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C078" w14:textId="02CD9041" w:rsidR="00BC7775" w:rsidRPr="00AB0009" w:rsidRDefault="00BC7775" w:rsidP="00BC7775">
      <w:pPr>
        <w:pStyle w:val="BestekKop1"/>
        <w:rPr>
          <w:sz w:val="18"/>
          <w:szCs w:val="18"/>
        </w:rPr>
      </w:pPr>
      <w:bookmarkStart w:id="0" w:name="_Toc448087066"/>
      <w:bookmarkStart w:id="1" w:name="_Toc532393962"/>
      <w:r w:rsidRPr="00AB0009">
        <w:rPr>
          <w:sz w:val="18"/>
          <w:szCs w:val="18"/>
        </w:rPr>
        <w:t>Bijlage</w:t>
      </w:r>
      <w:r w:rsidR="00376545">
        <w:rPr>
          <w:sz w:val="18"/>
          <w:szCs w:val="18"/>
        </w:rPr>
        <w:t xml:space="preserve"> </w:t>
      </w:r>
      <w:r w:rsidR="006F1C07">
        <w:rPr>
          <w:sz w:val="18"/>
          <w:szCs w:val="18"/>
        </w:rPr>
        <w:t>9</w:t>
      </w:r>
      <w:r w:rsidR="00354713">
        <w:rPr>
          <w:sz w:val="18"/>
          <w:szCs w:val="18"/>
        </w:rPr>
        <w:t xml:space="preserve">  </w:t>
      </w:r>
      <w:r w:rsidRPr="00AB0009">
        <w:rPr>
          <w:sz w:val="18"/>
          <w:szCs w:val="18"/>
        </w:rPr>
        <w:t>Format Kerncompetenties</w:t>
      </w:r>
      <w:bookmarkEnd w:id="0"/>
      <w:bookmarkEnd w:id="1"/>
      <w:r w:rsidR="00354713">
        <w:rPr>
          <w:sz w:val="18"/>
          <w:szCs w:val="18"/>
        </w:rPr>
        <w:t xml:space="preserve"> INVULFORMULIER</w:t>
      </w:r>
    </w:p>
    <w:p w14:paraId="30CCE8A8" w14:textId="2D05352E" w:rsidR="00BC7775" w:rsidRPr="00AB0009" w:rsidRDefault="00BC7775" w:rsidP="796A2D19">
      <w:pPr>
        <w:suppressAutoHyphens/>
        <w:overflowPunct w:val="0"/>
        <w:autoSpaceDE w:val="0"/>
        <w:spacing w:line="276" w:lineRule="auto"/>
        <w:textAlignment w:val="baseline"/>
        <w:rPr>
          <w:rFonts w:ascii="Corbel" w:hAnsi="Corbel"/>
          <w:b/>
          <w:bCs/>
        </w:rPr>
      </w:pPr>
      <w:r w:rsidRPr="796A2D19">
        <w:rPr>
          <w:rFonts w:ascii="Corbel" w:hAnsi="Corbel"/>
          <w:b/>
          <w:bCs/>
        </w:rPr>
        <w:t>Betreft aanbesteding:</w:t>
      </w:r>
      <w:r w:rsidR="0D7AE0CB" w:rsidRPr="796A2D19">
        <w:rPr>
          <w:rFonts w:ascii="Corbel" w:hAnsi="Corbel"/>
          <w:b/>
          <w:bCs/>
        </w:rPr>
        <w:t xml:space="preserve"> </w:t>
      </w:r>
    </w:p>
    <w:p w14:paraId="58338F23" w14:textId="422EDC60" w:rsidR="00BC7775" w:rsidRPr="00AB0009" w:rsidRDefault="0D7AE0CB" w:rsidP="796A2D19">
      <w:pPr>
        <w:suppressAutoHyphens/>
        <w:overflowPunct w:val="0"/>
        <w:autoSpaceDE w:val="0"/>
        <w:spacing w:line="276" w:lineRule="auto"/>
        <w:textAlignment w:val="baseline"/>
        <w:rPr>
          <w:rFonts w:ascii="Corbel" w:hAnsi="Corbel"/>
          <w:i/>
          <w:iCs/>
          <w:szCs w:val="18"/>
        </w:rPr>
      </w:pPr>
      <w:r w:rsidRPr="796A2D19">
        <w:rPr>
          <w:rFonts w:ascii="Corbel" w:hAnsi="Corbel"/>
          <w:szCs w:val="18"/>
        </w:rPr>
        <w:t>Uitvoering provinciaal Steunpunt cultureel erfgoed, provincie Noord-Holland</w:t>
      </w:r>
    </w:p>
    <w:p w14:paraId="042A4C54" w14:textId="5D197E01" w:rsidR="00BC7775" w:rsidRDefault="0D7AE0CB" w:rsidP="00BC7775">
      <w:pPr>
        <w:suppressAutoHyphens/>
        <w:overflowPunct w:val="0"/>
        <w:autoSpaceDE w:val="0"/>
        <w:spacing w:line="276" w:lineRule="auto"/>
        <w:textAlignment w:val="baseline"/>
        <w:rPr>
          <w:rFonts w:ascii="Corbel" w:hAnsi="Corbel"/>
          <w:szCs w:val="18"/>
        </w:rPr>
      </w:pPr>
      <w:r w:rsidRPr="796A2D19">
        <w:rPr>
          <w:rFonts w:ascii="Corbel" w:hAnsi="Corbel"/>
          <w:szCs w:val="18"/>
        </w:rPr>
        <w:t xml:space="preserve">TN kenmerk </w:t>
      </w:r>
      <w:r w:rsidR="006F1C07">
        <w:rPr>
          <w:rFonts w:ascii="Corbel" w:hAnsi="Corbel"/>
          <w:szCs w:val="18"/>
        </w:rPr>
        <w:t>401776</w:t>
      </w:r>
    </w:p>
    <w:p w14:paraId="3603D57D" w14:textId="77777777" w:rsidR="006F1C07" w:rsidRPr="00AB0009" w:rsidRDefault="006F1C07" w:rsidP="00BC7775">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6622C31C" w14:textId="77777777" w:rsidTr="00694DC8">
        <w:trPr>
          <w:trHeight w:val="126"/>
          <w:jc w:val="center"/>
        </w:trPr>
        <w:tc>
          <w:tcPr>
            <w:tcW w:w="8519" w:type="dxa"/>
            <w:gridSpan w:val="2"/>
            <w:shd w:val="clear" w:color="auto" w:fill="000000" w:themeFill="text1"/>
          </w:tcPr>
          <w:p w14:paraId="65BEDCA0" w14:textId="0B9A731C" w:rsidR="00BC7775" w:rsidRPr="009A3F46" w:rsidRDefault="00BC7775" w:rsidP="00694DC8">
            <w:pPr>
              <w:pStyle w:val="Voetnoottekst"/>
              <w:spacing w:line="276" w:lineRule="auto"/>
              <w:rPr>
                <w:rFonts w:ascii="Corbel" w:hAnsi="Corbel"/>
                <w:b/>
                <w:color w:val="FFFFFF" w:themeColor="background1"/>
              </w:rPr>
            </w:pPr>
            <w:r w:rsidRPr="009A3F46">
              <w:rPr>
                <w:rFonts w:ascii="Corbel" w:hAnsi="Corbel"/>
                <w:b/>
              </w:rPr>
              <w:t>Kerncompetentie 1:</w:t>
            </w:r>
            <w:r w:rsidRPr="009A3F46">
              <w:rPr>
                <w:rFonts w:ascii="Corbel" w:hAnsi="Corbel"/>
              </w:rPr>
              <w:t xml:space="preserve"> </w:t>
            </w:r>
            <w:r w:rsidR="00354713" w:rsidRPr="009A3F46">
              <w:rPr>
                <w:rFonts w:ascii="Corbel" w:hAnsi="Corbel"/>
              </w:rPr>
              <w:t>Ervaring met cultureel erfgoed</w:t>
            </w:r>
            <w:r w:rsidR="00860BDB">
              <w:rPr>
                <w:rFonts w:ascii="Corbel" w:hAnsi="Corbel"/>
              </w:rPr>
              <w:t xml:space="preserve"> taken</w:t>
            </w:r>
          </w:p>
        </w:tc>
      </w:tr>
      <w:tr w:rsidR="00BC7775" w:rsidRPr="00AB0009" w14:paraId="36B2BDD9" w14:textId="77777777" w:rsidTr="00694DC8">
        <w:trPr>
          <w:jc w:val="center"/>
        </w:trPr>
        <w:tc>
          <w:tcPr>
            <w:tcW w:w="4970" w:type="dxa"/>
            <w:shd w:val="clear" w:color="auto" w:fill="auto"/>
          </w:tcPr>
          <w:p w14:paraId="5EA3F2F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52AD003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1EE1BF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20FAB147" w14:textId="77777777" w:rsidTr="00694DC8">
        <w:trPr>
          <w:jc w:val="center"/>
        </w:trPr>
        <w:tc>
          <w:tcPr>
            <w:tcW w:w="4970" w:type="dxa"/>
            <w:shd w:val="clear" w:color="auto" w:fill="auto"/>
          </w:tcPr>
          <w:p w14:paraId="022A0AB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21EAFDD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F19847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7944A174" w14:textId="77777777" w:rsidTr="00694DC8">
        <w:trPr>
          <w:trHeight w:val="675"/>
          <w:jc w:val="center"/>
        </w:trPr>
        <w:tc>
          <w:tcPr>
            <w:tcW w:w="4970" w:type="dxa"/>
            <w:shd w:val="clear" w:color="auto" w:fill="auto"/>
          </w:tcPr>
          <w:p w14:paraId="4C6FBC8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75A112D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F5C7CA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A25DA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3617CF43" w14:textId="77777777" w:rsidTr="00694DC8">
        <w:trPr>
          <w:jc w:val="center"/>
        </w:trPr>
        <w:tc>
          <w:tcPr>
            <w:tcW w:w="4970" w:type="dxa"/>
            <w:shd w:val="clear" w:color="auto" w:fill="auto"/>
          </w:tcPr>
          <w:p w14:paraId="58F2CC7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759AA54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8C4846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01B0DDE6" w14:textId="77777777" w:rsidTr="00694DC8">
        <w:trPr>
          <w:jc w:val="center"/>
        </w:trPr>
        <w:tc>
          <w:tcPr>
            <w:tcW w:w="4970" w:type="dxa"/>
            <w:shd w:val="clear" w:color="auto" w:fill="auto"/>
          </w:tcPr>
          <w:p w14:paraId="4A771C8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568D283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04C14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1FCE0CFC" w14:textId="77777777" w:rsidTr="00694DC8">
        <w:trPr>
          <w:jc w:val="center"/>
        </w:trPr>
        <w:tc>
          <w:tcPr>
            <w:tcW w:w="4970" w:type="dxa"/>
            <w:shd w:val="clear" w:color="auto" w:fill="auto"/>
          </w:tcPr>
          <w:p w14:paraId="793D787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4642CF5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C186B0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661BDE60" w14:textId="77777777" w:rsidTr="00694DC8">
        <w:trPr>
          <w:jc w:val="center"/>
        </w:trPr>
        <w:tc>
          <w:tcPr>
            <w:tcW w:w="4970" w:type="dxa"/>
            <w:shd w:val="clear" w:color="auto" w:fill="auto"/>
          </w:tcPr>
          <w:p w14:paraId="3ED4F0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0A1CEBE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292A38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E977A9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4777F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D2B2B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21E40B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DA47A9A"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A0037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55FA1E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0D386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DE40C3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0B5B63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08B40642" w14:textId="77777777" w:rsidTr="00694DC8">
        <w:trPr>
          <w:jc w:val="center"/>
        </w:trPr>
        <w:tc>
          <w:tcPr>
            <w:tcW w:w="4970" w:type="dxa"/>
            <w:shd w:val="clear" w:color="auto" w:fill="auto"/>
          </w:tcPr>
          <w:p w14:paraId="562F01E2" w14:textId="77777777" w:rsidR="00BC7775" w:rsidRPr="00AB0009" w:rsidRDefault="00BC7775" w:rsidP="00694DC8">
            <w:pPr>
              <w:spacing w:line="276" w:lineRule="auto"/>
              <w:rPr>
                <w:rFonts w:ascii="Corbel" w:hAnsi="Corbel"/>
                <w:szCs w:val="18"/>
              </w:rPr>
            </w:pPr>
            <w:r w:rsidRPr="00AB0009">
              <w:rPr>
                <w:rFonts w:ascii="Corbel" w:hAnsi="Corbel"/>
                <w:szCs w:val="18"/>
              </w:rPr>
              <w:t xml:space="preserve">De gevraagde kerncompetenties zijn </w:t>
            </w:r>
            <w:r w:rsidR="00D559ED" w:rsidRPr="00AB0009">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468225A" w14:textId="77777777" w:rsidR="00BC7775" w:rsidRPr="00AB0009" w:rsidRDefault="00BC7775" w:rsidP="00694DC8">
            <w:pPr>
              <w:spacing w:line="276" w:lineRule="auto"/>
              <w:rPr>
                <w:rFonts w:ascii="Corbel" w:hAnsi="Corbel"/>
                <w:szCs w:val="18"/>
              </w:rPr>
            </w:pPr>
          </w:p>
          <w:p w14:paraId="09FABC1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730DF58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799100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AD0F59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4D69FC5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76018930" w14:textId="77777777" w:rsidR="00BC7775" w:rsidRPr="00AB0009" w:rsidRDefault="00BC7775" w:rsidP="00694DC8">
            <w:pPr>
              <w:spacing w:line="276" w:lineRule="auto"/>
              <w:rPr>
                <w:rFonts w:ascii="Corbel" w:hAnsi="Corbel"/>
                <w:szCs w:val="18"/>
              </w:rPr>
            </w:pPr>
          </w:p>
          <w:p w14:paraId="33F8E78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6ED61D7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3499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F54DB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BC7775" w:rsidRPr="00AB0009" w14:paraId="04C301F9" w14:textId="77777777" w:rsidTr="00694DC8">
        <w:trPr>
          <w:trHeight w:val="212"/>
          <w:jc w:val="center"/>
        </w:trPr>
        <w:tc>
          <w:tcPr>
            <w:tcW w:w="8519" w:type="dxa"/>
            <w:gridSpan w:val="2"/>
            <w:shd w:val="clear" w:color="auto" w:fill="auto"/>
          </w:tcPr>
          <w:p w14:paraId="7D60C719" w14:textId="77777777" w:rsidR="00BC7775" w:rsidRPr="00AB0009" w:rsidRDefault="00D559ED" w:rsidP="00694DC8">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BC7775" w:rsidRPr="00AB0009" w14:paraId="577B30C6" w14:textId="77777777" w:rsidTr="00694DC8">
        <w:trPr>
          <w:trHeight w:val="171"/>
          <w:jc w:val="center"/>
        </w:trPr>
        <w:tc>
          <w:tcPr>
            <w:tcW w:w="4970" w:type="dxa"/>
            <w:shd w:val="clear" w:color="auto" w:fill="auto"/>
          </w:tcPr>
          <w:p w14:paraId="482F528C"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r w:rsidR="00D559ED" w:rsidRPr="00AB0009">
              <w:rPr>
                <w:rFonts w:ascii="Corbel" w:hAnsi="Corbel"/>
                <w:sz w:val="18"/>
                <w:szCs w:val="18"/>
                <w:lang w:val="nl-NL"/>
              </w:rPr>
              <w:t>conform opdracht</w:t>
            </w:r>
            <w:r w:rsidRPr="00AB0009">
              <w:rPr>
                <w:rFonts w:ascii="Corbel" w:hAnsi="Corbel"/>
                <w:sz w:val="18"/>
                <w:szCs w:val="18"/>
                <w:lang w:val="nl-NL"/>
              </w:rPr>
              <w:t xml:space="preserve"> uitvoeren van deze opdracht, ervaring te hebben met bovengenoemde leveringen en diensten. </w:t>
            </w:r>
          </w:p>
          <w:p w14:paraId="5A7E9B53" w14:textId="77777777" w:rsidR="00BC7775" w:rsidRPr="00AB0009" w:rsidRDefault="00BC7775" w:rsidP="00694DC8">
            <w:pPr>
              <w:pStyle w:val="Lijstalinea1"/>
              <w:spacing w:line="276" w:lineRule="auto"/>
              <w:ind w:left="0"/>
              <w:rPr>
                <w:rFonts w:ascii="Corbel" w:hAnsi="Corbel"/>
                <w:sz w:val="18"/>
                <w:szCs w:val="18"/>
                <w:lang w:val="nl-NL"/>
              </w:rPr>
            </w:pPr>
          </w:p>
          <w:p w14:paraId="4619B085"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295B156" w14:textId="77777777" w:rsidR="00BC7775" w:rsidRPr="00AB0009" w:rsidRDefault="00BC7775" w:rsidP="00694DC8">
            <w:pPr>
              <w:pStyle w:val="Lijstalinea1"/>
              <w:spacing w:line="276" w:lineRule="auto"/>
              <w:ind w:left="0"/>
              <w:rPr>
                <w:rFonts w:ascii="Corbel" w:hAnsi="Corbel"/>
                <w:sz w:val="18"/>
                <w:szCs w:val="18"/>
                <w:lang w:val="nl-NL"/>
              </w:rPr>
            </w:pPr>
          </w:p>
        </w:tc>
        <w:tc>
          <w:tcPr>
            <w:tcW w:w="3549" w:type="dxa"/>
            <w:shd w:val="clear" w:color="auto" w:fill="auto"/>
          </w:tcPr>
          <w:p w14:paraId="23C113F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12808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7D091EE"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bl>
    <w:p w14:paraId="2C0B098D" w14:textId="1C87CD75" w:rsidR="00BC7775" w:rsidRDefault="00BC7775" w:rsidP="00BC7775">
      <w:pPr>
        <w:autoSpaceDE w:val="0"/>
        <w:autoSpaceDN w:val="0"/>
        <w:adjustRightInd w:val="0"/>
        <w:spacing w:line="240" w:lineRule="auto"/>
        <w:contextualSpacing/>
        <w:rPr>
          <w:rFonts w:ascii="Corbel" w:hAnsi="Corbel"/>
          <w:caps/>
          <w:szCs w:val="18"/>
          <w:highlight w:val="cyan"/>
        </w:rPr>
      </w:pPr>
    </w:p>
    <w:p w14:paraId="20E1D08E" w14:textId="77777777" w:rsidR="00354713" w:rsidRPr="00AB0009" w:rsidRDefault="00354713" w:rsidP="00BC7775">
      <w:pPr>
        <w:autoSpaceDE w:val="0"/>
        <w:autoSpaceDN w:val="0"/>
        <w:adjustRightInd w:val="0"/>
        <w:spacing w:line="240" w:lineRule="auto"/>
        <w:contextualSpacing/>
        <w:rPr>
          <w:rFonts w:ascii="Corbel" w:hAnsi="Corbel"/>
          <w:caps/>
          <w:szCs w:val="18"/>
          <w:highlight w:val="cyan"/>
        </w:rPr>
      </w:pPr>
    </w:p>
    <w:p w14:paraId="3E7A3619" w14:textId="77777777" w:rsidR="00BC7775" w:rsidRPr="00AB0009" w:rsidRDefault="00BC7775" w:rsidP="00BC7775">
      <w:pPr>
        <w:autoSpaceDE w:val="0"/>
        <w:autoSpaceDN w:val="0"/>
        <w:adjustRightInd w:val="0"/>
        <w:spacing w:line="240" w:lineRule="auto"/>
        <w:contextualSpacing/>
        <w:rPr>
          <w:rFonts w:ascii="Corbel" w:hAnsi="Corbel"/>
          <w:caps/>
          <w:szCs w:val="18"/>
          <w:highlight w:val="cyan"/>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354713" w:rsidRPr="00AB0009" w14:paraId="703E0ACD" w14:textId="77777777" w:rsidTr="001527E3">
        <w:trPr>
          <w:trHeight w:val="126"/>
          <w:jc w:val="center"/>
        </w:trPr>
        <w:tc>
          <w:tcPr>
            <w:tcW w:w="8519" w:type="dxa"/>
            <w:gridSpan w:val="2"/>
            <w:shd w:val="clear" w:color="auto" w:fill="000000" w:themeFill="text1"/>
          </w:tcPr>
          <w:p w14:paraId="015335A7" w14:textId="3F3EA90D" w:rsidR="00354713" w:rsidRPr="009A3F46" w:rsidRDefault="00354713" w:rsidP="001527E3">
            <w:pPr>
              <w:pStyle w:val="Voetnoottekst"/>
              <w:spacing w:line="276" w:lineRule="auto"/>
              <w:rPr>
                <w:rFonts w:ascii="Corbel" w:hAnsi="Corbel"/>
                <w:b/>
                <w:color w:val="FFFFFF" w:themeColor="background1"/>
              </w:rPr>
            </w:pPr>
            <w:r w:rsidRPr="009A3F46">
              <w:rPr>
                <w:rFonts w:ascii="Corbel" w:hAnsi="Corbel"/>
                <w:b/>
              </w:rPr>
              <w:lastRenderedPageBreak/>
              <w:t>Kerncompetentie 2:</w:t>
            </w:r>
            <w:r w:rsidRPr="009A3F46">
              <w:rPr>
                <w:rFonts w:ascii="Corbel" w:hAnsi="Corbel"/>
              </w:rPr>
              <w:t xml:space="preserve"> </w:t>
            </w:r>
            <w:r w:rsidRPr="009A3F46">
              <w:rPr>
                <w:rFonts w:ascii="Corbel" w:hAnsi="Corbel"/>
                <w:b/>
              </w:rPr>
              <w:t>Ervaring met beleidsadvisering aan gemeente</w:t>
            </w:r>
            <w:r w:rsidR="00860BDB">
              <w:rPr>
                <w:rFonts w:ascii="Corbel" w:hAnsi="Corbel"/>
                <w:b/>
              </w:rPr>
              <w:t>n</w:t>
            </w:r>
          </w:p>
        </w:tc>
      </w:tr>
      <w:tr w:rsidR="00354713" w:rsidRPr="00AB0009" w14:paraId="500C2C14" w14:textId="77777777" w:rsidTr="001527E3">
        <w:trPr>
          <w:jc w:val="center"/>
        </w:trPr>
        <w:tc>
          <w:tcPr>
            <w:tcW w:w="4970" w:type="dxa"/>
            <w:shd w:val="clear" w:color="auto" w:fill="auto"/>
          </w:tcPr>
          <w:p w14:paraId="17315117"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5A008CB0"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22211A7"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r>
      <w:tr w:rsidR="00354713" w:rsidRPr="00AB0009" w14:paraId="0534C255" w14:textId="77777777" w:rsidTr="001527E3">
        <w:trPr>
          <w:jc w:val="center"/>
        </w:trPr>
        <w:tc>
          <w:tcPr>
            <w:tcW w:w="4970" w:type="dxa"/>
            <w:shd w:val="clear" w:color="auto" w:fill="auto"/>
          </w:tcPr>
          <w:p w14:paraId="7E03D121"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737AE555"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CBCE1F1"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tc>
      </w:tr>
      <w:tr w:rsidR="00354713" w:rsidRPr="00AB0009" w14:paraId="7DEAC1EB" w14:textId="77777777" w:rsidTr="001527E3">
        <w:trPr>
          <w:trHeight w:val="675"/>
          <w:jc w:val="center"/>
        </w:trPr>
        <w:tc>
          <w:tcPr>
            <w:tcW w:w="4970" w:type="dxa"/>
            <w:shd w:val="clear" w:color="auto" w:fill="auto"/>
          </w:tcPr>
          <w:p w14:paraId="540FD9F2"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7F28F30D"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1012744"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044C4B20"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tc>
      </w:tr>
      <w:tr w:rsidR="00354713" w:rsidRPr="00AB0009" w14:paraId="600749A2" w14:textId="77777777" w:rsidTr="001527E3">
        <w:trPr>
          <w:jc w:val="center"/>
        </w:trPr>
        <w:tc>
          <w:tcPr>
            <w:tcW w:w="4970" w:type="dxa"/>
            <w:shd w:val="clear" w:color="auto" w:fill="auto"/>
          </w:tcPr>
          <w:p w14:paraId="321E5686"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50EA19C9"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3FEC1C52"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r>
      <w:tr w:rsidR="00354713" w:rsidRPr="00AB0009" w14:paraId="41B2CA9F" w14:textId="77777777" w:rsidTr="001527E3">
        <w:trPr>
          <w:jc w:val="center"/>
        </w:trPr>
        <w:tc>
          <w:tcPr>
            <w:tcW w:w="4970" w:type="dxa"/>
            <w:shd w:val="clear" w:color="auto" w:fill="auto"/>
          </w:tcPr>
          <w:p w14:paraId="12A0AF82"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3979D808"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2618187"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r>
      <w:tr w:rsidR="00354713" w:rsidRPr="00AB0009" w14:paraId="0EC4F7DC" w14:textId="77777777" w:rsidTr="001527E3">
        <w:trPr>
          <w:jc w:val="center"/>
        </w:trPr>
        <w:tc>
          <w:tcPr>
            <w:tcW w:w="4970" w:type="dxa"/>
            <w:shd w:val="clear" w:color="auto" w:fill="auto"/>
          </w:tcPr>
          <w:p w14:paraId="0314008B"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3165929D"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20B65AC5"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r>
      <w:tr w:rsidR="00354713" w:rsidRPr="00AB0009" w14:paraId="7976C3EC" w14:textId="77777777" w:rsidTr="001527E3">
        <w:trPr>
          <w:jc w:val="center"/>
        </w:trPr>
        <w:tc>
          <w:tcPr>
            <w:tcW w:w="4970" w:type="dxa"/>
            <w:shd w:val="clear" w:color="auto" w:fill="auto"/>
          </w:tcPr>
          <w:p w14:paraId="3565608E"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0D35F2D1"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69B0FD7C"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45F97BC7"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0F0E5331"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339A46BC"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40985C29"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0145DC6"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185E3658"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71579765"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4857FE31"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72BF8B6B"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39547E1C"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tc>
      </w:tr>
      <w:tr w:rsidR="00354713" w:rsidRPr="00AB0009" w14:paraId="5235586C" w14:textId="77777777" w:rsidTr="001527E3">
        <w:trPr>
          <w:jc w:val="center"/>
        </w:trPr>
        <w:tc>
          <w:tcPr>
            <w:tcW w:w="4970" w:type="dxa"/>
            <w:shd w:val="clear" w:color="auto" w:fill="auto"/>
          </w:tcPr>
          <w:p w14:paraId="5C472713" w14:textId="77777777" w:rsidR="00354713" w:rsidRPr="00AB0009" w:rsidRDefault="00354713" w:rsidP="001527E3">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30B2E4F0" w14:textId="77777777" w:rsidR="00354713" w:rsidRPr="00AB0009" w:rsidRDefault="00354713" w:rsidP="001527E3">
            <w:pPr>
              <w:spacing w:line="276" w:lineRule="auto"/>
              <w:rPr>
                <w:rFonts w:ascii="Corbel" w:hAnsi="Corbel"/>
                <w:szCs w:val="18"/>
              </w:rPr>
            </w:pPr>
          </w:p>
          <w:p w14:paraId="5A058747"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2123A28F"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6F2013C6"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3CA38C3D"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p>
          <w:p w14:paraId="6947DCFE"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04F5FE81" w14:textId="77777777" w:rsidR="00354713" w:rsidRPr="00AB0009" w:rsidRDefault="00354713" w:rsidP="001527E3">
            <w:pPr>
              <w:spacing w:line="276" w:lineRule="auto"/>
              <w:rPr>
                <w:rFonts w:ascii="Corbel" w:hAnsi="Corbel"/>
                <w:szCs w:val="18"/>
              </w:rPr>
            </w:pPr>
          </w:p>
          <w:p w14:paraId="6C31427F"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38D105B6"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45D4EF75"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14F33B44"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354713" w:rsidRPr="00AB0009" w14:paraId="5CAEC656" w14:textId="77777777" w:rsidTr="001527E3">
        <w:trPr>
          <w:trHeight w:val="212"/>
          <w:jc w:val="center"/>
        </w:trPr>
        <w:tc>
          <w:tcPr>
            <w:tcW w:w="8519" w:type="dxa"/>
            <w:gridSpan w:val="2"/>
            <w:shd w:val="clear" w:color="auto" w:fill="auto"/>
          </w:tcPr>
          <w:p w14:paraId="638E1454" w14:textId="77777777" w:rsidR="00354713" w:rsidRPr="00AB0009" w:rsidRDefault="00354713" w:rsidP="001527E3">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354713" w:rsidRPr="00AB0009" w14:paraId="2FD16923" w14:textId="77777777" w:rsidTr="001527E3">
        <w:trPr>
          <w:trHeight w:val="171"/>
          <w:jc w:val="center"/>
        </w:trPr>
        <w:tc>
          <w:tcPr>
            <w:tcW w:w="4970" w:type="dxa"/>
            <w:shd w:val="clear" w:color="auto" w:fill="auto"/>
          </w:tcPr>
          <w:p w14:paraId="37FBB9B1" w14:textId="77777777" w:rsidR="00354713" w:rsidRPr="00AB0009" w:rsidRDefault="00354713" w:rsidP="001527E3">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4F0F9D15" w14:textId="77777777" w:rsidR="00354713" w:rsidRPr="00AB0009" w:rsidRDefault="00354713" w:rsidP="001527E3">
            <w:pPr>
              <w:pStyle w:val="Lijstalinea1"/>
              <w:spacing w:line="276" w:lineRule="auto"/>
              <w:ind w:left="0"/>
              <w:rPr>
                <w:rFonts w:ascii="Corbel" w:hAnsi="Corbel"/>
                <w:sz w:val="18"/>
                <w:szCs w:val="18"/>
                <w:lang w:val="nl-NL"/>
              </w:rPr>
            </w:pPr>
          </w:p>
          <w:p w14:paraId="250A0A0B" w14:textId="77777777" w:rsidR="00354713" w:rsidRPr="00AB0009" w:rsidRDefault="00354713" w:rsidP="001527E3">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0D30128E" w14:textId="77777777" w:rsidR="00354713" w:rsidRPr="00AB0009" w:rsidRDefault="00354713" w:rsidP="001527E3">
            <w:pPr>
              <w:pStyle w:val="Lijstalinea1"/>
              <w:spacing w:line="276" w:lineRule="auto"/>
              <w:ind w:left="0"/>
              <w:rPr>
                <w:rFonts w:ascii="Corbel" w:hAnsi="Corbel"/>
                <w:sz w:val="18"/>
                <w:szCs w:val="18"/>
                <w:lang w:val="nl-NL"/>
              </w:rPr>
            </w:pPr>
          </w:p>
        </w:tc>
        <w:tc>
          <w:tcPr>
            <w:tcW w:w="3549" w:type="dxa"/>
            <w:shd w:val="clear" w:color="auto" w:fill="auto"/>
          </w:tcPr>
          <w:p w14:paraId="08447ACD"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627BA34"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p w14:paraId="7D1F2B69" w14:textId="77777777" w:rsidR="00354713" w:rsidRPr="00AB0009" w:rsidRDefault="00354713" w:rsidP="001527E3">
            <w:pPr>
              <w:overflowPunct w:val="0"/>
              <w:autoSpaceDE w:val="0"/>
              <w:autoSpaceDN w:val="0"/>
              <w:adjustRightInd w:val="0"/>
              <w:spacing w:line="276" w:lineRule="auto"/>
              <w:textAlignment w:val="baseline"/>
              <w:rPr>
                <w:rFonts w:ascii="Corbel" w:hAnsi="Corbel"/>
                <w:szCs w:val="18"/>
              </w:rPr>
            </w:pPr>
          </w:p>
        </w:tc>
      </w:tr>
    </w:tbl>
    <w:p w14:paraId="0FBB1F49" w14:textId="77777777" w:rsidR="00354713" w:rsidRPr="00AB0009" w:rsidRDefault="00354713" w:rsidP="00354713">
      <w:pPr>
        <w:autoSpaceDE w:val="0"/>
        <w:autoSpaceDN w:val="0"/>
        <w:adjustRightInd w:val="0"/>
        <w:spacing w:line="240" w:lineRule="auto"/>
        <w:contextualSpacing/>
        <w:rPr>
          <w:rFonts w:ascii="Corbel" w:hAnsi="Corbel"/>
          <w:caps/>
          <w:szCs w:val="18"/>
          <w:highlight w:val="cyan"/>
        </w:rPr>
      </w:pPr>
    </w:p>
    <w:p w14:paraId="5D49D6F6" w14:textId="77777777" w:rsidR="008D613A" w:rsidRPr="00AB0009" w:rsidRDefault="008D613A" w:rsidP="002E48F5">
      <w:pPr>
        <w:spacing w:line="276" w:lineRule="auto"/>
        <w:rPr>
          <w:rFonts w:ascii="Corbel" w:hAnsi="Corbel"/>
          <w:szCs w:val="18"/>
        </w:rPr>
      </w:pPr>
    </w:p>
    <w:sectPr w:rsidR="008D613A" w:rsidRPr="00AB0009" w:rsidSect="00132AE8">
      <w:headerReference w:type="even" r:id="rId9"/>
      <w:headerReference w:type="default" r:id="rId10"/>
      <w:footerReference w:type="default" r:id="rId11"/>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4B1C" w14:textId="77777777" w:rsidR="00B30FE3" w:rsidRDefault="00B30FE3">
      <w:r>
        <w:separator/>
      </w:r>
    </w:p>
    <w:p w14:paraId="6FD02612" w14:textId="77777777" w:rsidR="00B30FE3" w:rsidRDefault="00B30FE3"/>
    <w:p w14:paraId="1F516386" w14:textId="77777777" w:rsidR="00B30FE3" w:rsidRDefault="00B30FE3" w:rsidP="001A6D9C"/>
  </w:endnote>
  <w:endnote w:type="continuationSeparator" w:id="0">
    <w:p w14:paraId="5D5E7690" w14:textId="77777777" w:rsidR="00B30FE3" w:rsidRDefault="00B30FE3">
      <w:r>
        <w:continuationSeparator/>
      </w:r>
    </w:p>
    <w:p w14:paraId="0BF76A20" w14:textId="77777777" w:rsidR="00B30FE3" w:rsidRDefault="00B30FE3"/>
    <w:p w14:paraId="2DAF121C" w14:textId="77777777" w:rsidR="00B30FE3" w:rsidRDefault="00B30FE3" w:rsidP="001A6D9C"/>
  </w:endnote>
  <w:endnote w:type="continuationNotice" w:id="1">
    <w:p w14:paraId="04E28179" w14:textId="77777777" w:rsidR="00B30FE3" w:rsidRDefault="00B30F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quot;Corbe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7E" w14:textId="301B86F5" w:rsidR="00440D3A" w:rsidRDefault="00440D3A"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8EBB" w14:textId="77777777" w:rsidR="00B30FE3" w:rsidRDefault="00B30FE3" w:rsidP="001A6D9C">
      <w:r>
        <w:separator/>
      </w:r>
    </w:p>
  </w:footnote>
  <w:footnote w:type="continuationSeparator" w:id="0">
    <w:p w14:paraId="5FFEB1DF" w14:textId="77777777" w:rsidR="00B30FE3" w:rsidRDefault="00B30FE3">
      <w:r>
        <w:continuationSeparator/>
      </w:r>
    </w:p>
    <w:p w14:paraId="48FA91A0" w14:textId="77777777" w:rsidR="00B30FE3" w:rsidRDefault="00B30FE3"/>
    <w:p w14:paraId="4FB18A41" w14:textId="77777777" w:rsidR="00B30FE3" w:rsidRDefault="00B30FE3" w:rsidP="001A6D9C"/>
  </w:footnote>
  <w:footnote w:type="continuationNotice" w:id="1">
    <w:p w14:paraId="69CD743F" w14:textId="77777777" w:rsidR="00B30FE3" w:rsidRDefault="00B30F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0106" w14:textId="77777777" w:rsidR="00440D3A" w:rsidRPr="00C5696A" w:rsidRDefault="00440D3A"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7473059" w14:textId="77777777" w:rsidR="00440D3A" w:rsidRPr="00CF4485" w:rsidRDefault="00440D3A"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BE97" w14:textId="77777777" w:rsidR="00440D3A" w:rsidRPr="00C5696A" w:rsidRDefault="00440D3A"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Pr="00CE7568">
      <w:rPr>
        <w:rFonts w:ascii="Corbel" w:hAnsi="Corbel"/>
        <w:sz w:val="18"/>
        <w:szCs w:val="18"/>
        <w:highlight w:val="lightGray"/>
      </w:rPr>
      <w:t>&lt;titel&gt; &lt;kenmerk&gt;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3448904" w14:textId="77777777" w:rsidR="00440D3A" w:rsidRPr="00C5696A" w:rsidRDefault="00440D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CE7568">
      <w:rPr>
        <w:rFonts w:ascii="Corbel" w:hAnsi="Corbel"/>
        <w:sz w:val="18"/>
        <w:szCs w:val="18"/>
        <w:highlight w:val="lightGray"/>
      </w:rPr>
      <w:t>&lt;naam&gt;</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3D061A3"/>
    <w:multiLevelType w:val="hybridMultilevel"/>
    <w:tmpl w:val="F7B0D7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9" w15:restartNumberingAfterBreak="0">
    <w:nsid w:val="0AF3B617"/>
    <w:multiLevelType w:val="hybridMultilevel"/>
    <w:tmpl w:val="F2A8A07A"/>
    <w:lvl w:ilvl="0" w:tplc="140C96F0">
      <w:start w:val="1"/>
      <w:numFmt w:val="bullet"/>
      <w:lvlText w:val=""/>
      <w:lvlJc w:val="left"/>
      <w:pPr>
        <w:ind w:left="720" w:hanging="360"/>
      </w:pPr>
      <w:rPr>
        <w:rFonts w:ascii="Symbol" w:hAnsi="Symbol" w:hint="default"/>
      </w:rPr>
    </w:lvl>
    <w:lvl w:ilvl="1" w:tplc="E24AB572">
      <w:start w:val="1"/>
      <w:numFmt w:val="bullet"/>
      <w:lvlText w:val="o"/>
      <w:lvlJc w:val="left"/>
      <w:pPr>
        <w:ind w:left="1440" w:hanging="360"/>
      </w:pPr>
      <w:rPr>
        <w:rFonts w:ascii="Courier New" w:hAnsi="Courier New" w:hint="default"/>
      </w:rPr>
    </w:lvl>
    <w:lvl w:ilvl="2" w:tplc="6032B598">
      <w:start w:val="1"/>
      <w:numFmt w:val="bullet"/>
      <w:lvlText w:val=""/>
      <w:lvlJc w:val="left"/>
      <w:pPr>
        <w:ind w:left="2160" w:hanging="360"/>
      </w:pPr>
      <w:rPr>
        <w:rFonts w:ascii="Wingdings" w:hAnsi="Wingdings" w:hint="default"/>
      </w:rPr>
    </w:lvl>
    <w:lvl w:ilvl="3" w:tplc="F61A0A4E">
      <w:start w:val="1"/>
      <w:numFmt w:val="bullet"/>
      <w:lvlText w:val=""/>
      <w:lvlJc w:val="left"/>
      <w:pPr>
        <w:ind w:left="2880" w:hanging="360"/>
      </w:pPr>
      <w:rPr>
        <w:rFonts w:ascii="Symbol" w:hAnsi="Symbol" w:hint="default"/>
      </w:rPr>
    </w:lvl>
    <w:lvl w:ilvl="4" w:tplc="AEC8BD98">
      <w:start w:val="1"/>
      <w:numFmt w:val="bullet"/>
      <w:lvlText w:val="o"/>
      <w:lvlJc w:val="left"/>
      <w:pPr>
        <w:ind w:left="3600" w:hanging="360"/>
      </w:pPr>
      <w:rPr>
        <w:rFonts w:ascii="Courier New" w:hAnsi="Courier New" w:hint="default"/>
      </w:rPr>
    </w:lvl>
    <w:lvl w:ilvl="5" w:tplc="ED9C3D08">
      <w:start w:val="1"/>
      <w:numFmt w:val="bullet"/>
      <w:lvlText w:val=""/>
      <w:lvlJc w:val="left"/>
      <w:pPr>
        <w:ind w:left="4320" w:hanging="360"/>
      </w:pPr>
      <w:rPr>
        <w:rFonts w:ascii="Wingdings" w:hAnsi="Wingdings" w:hint="default"/>
      </w:rPr>
    </w:lvl>
    <w:lvl w:ilvl="6" w:tplc="DD06B80E">
      <w:start w:val="1"/>
      <w:numFmt w:val="bullet"/>
      <w:lvlText w:val=""/>
      <w:lvlJc w:val="left"/>
      <w:pPr>
        <w:ind w:left="5040" w:hanging="360"/>
      </w:pPr>
      <w:rPr>
        <w:rFonts w:ascii="Symbol" w:hAnsi="Symbol" w:hint="default"/>
      </w:rPr>
    </w:lvl>
    <w:lvl w:ilvl="7" w:tplc="603EAFFC">
      <w:start w:val="1"/>
      <w:numFmt w:val="bullet"/>
      <w:lvlText w:val="o"/>
      <w:lvlJc w:val="left"/>
      <w:pPr>
        <w:ind w:left="5760" w:hanging="360"/>
      </w:pPr>
      <w:rPr>
        <w:rFonts w:ascii="Courier New" w:hAnsi="Courier New" w:hint="default"/>
      </w:rPr>
    </w:lvl>
    <w:lvl w:ilvl="8" w:tplc="F6CCA7D2">
      <w:start w:val="1"/>
      <w:numFmt w:val="bullet"/>
      <w:lvlText w:val=""/>
      <w:lvlJc w:val="left"/>
      <w:pPr>
        <w:ind w:left="6480" w:hanging="360"/>
      </w:pPr>
      <w:rPr>
        <w:rFonts w:ascii="Wingdings" w:hAnsi="Wingdings" w:hint="default"/>
      </w:r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1AE9E9FD"/>
    <w:multiLevelType w:val="hybridMultilevel"/>
    <w:tmpl w:val="A8C05808"/>
    <w:lvl w:ilvl="0" w:tplc="991EA062">
      <w:start w:val="1"/>
      <w:numFmt w:val="upperLetter"/>
      <w:lvlText w:val="%1."/>
      <w:lvlJc w:val="left"/>
      <w:pPr>
        <w:ind w:left="720" w:hanging="360"/>
      </w:pPr>
    </w:lvl>
    <w:lvl w:ilvl="1" w:tplc="57E2DA14">
      <w:start w:val="1"/>
      <w:numFmt w:val="lowerLetter"/>
      <w:lvlText w:val="%2."/>
      <w:lvlJc w:val="left"/>
      <w:pPr>
        <w:ind w:left="1440" w:hanging="360"/>
      </w:pPr>
    </w:lvl>
    <w:lvl w:ilvl="2" w:tplc="BFDCEFC0">
      <w:start w:val="1"/>
      <w:numFmt w:val="lowerRoman"/>
      <w:lvlText w:val="%3."/>
      <w:lvlJc w:val="right"/>
      <w:pPr>
        <w:ind w:left="2160" w:hanging="180"/>
      </w:pPr>
    </w:lvl>
    <w:lvl w:ilvl="3" w:tplc="25CA1012">
      <w:start w:val="1"/>
      <w:numFmt w:val="decimal"/>
      <w:lvlText w:val="%4."/>
      <w:lvlJc w:val="left"/>
      <w:pPr>
        <w:ind w:left="2880" w:hanging="360"/>
      </w:pPr>
    </w:lvl>
    <w:lvl w:ilvl="4" w:tplc="0A1C4D20">
      <w:start w:val="1"/>
      <w:numFmt w:val="lowerLetter"/>
      <w:lvlText w:val="%5."/>
      <w:lvlJc w:val="left"/>
      <w:pPr>
        <w:ind w:left="3600" w:hanging="360"/>
      </w:pPr>
    </w:lvl>
    <w:lvl w:ilvl="5" w:tplc="4BA464CA">
      <w:start w:val="1"/>
      <w:numFmt w:val="lowerRoman"/>
      <w:lvlText w:val="%6."/>
      <w:lvlJc w:val="right"/>
      <w:pPr>
        <w:ind w:left="4320" w:hanging="180"/>
      </w:pPr>
    </w:lvl>
    <w:lvl w:ilvl="6" w:tplc="0B8078EC">
      <w:start w:val="1"/>
      <w:numFmt w:val="decimal"/>
      <w:lvlText w:val="%7."/>
      <w:lvlJc w:val="left"/>
      <w:pPr>
        <w:ind w:left="5040" w:hanging="360"/>
      </w:pPr>
    </w:lvl>
    <w:lvl w:ilvl="7" w:tplc="84FE69A0">
      <w:start w:val="1"/>
      <w:numFmt w:val="lowerLetter"/>
      <w:lvlText w:val="%8."/>
      <w:lvlJc w:val="left"/>
      <w:pPr>
        <w:ind w:left="5760" w:hanging="360"/>
      </w:pPr>
    </w:lvl>
    <w:lvl w:ilvl="8" w:tplc="BE0A29D8">
      <w:start w:val="1"/>
      <w:numFmt w:val="lowerRoman"/>
      <w:lvlText w:val="%9."/>
      <w:lvlJc w:val="right"/>
      <w:pPr>
        <w:ind w:left="6480" w:hanging="180"/>
      </w:pPr>
    </w:lvl>
  </w:abstractNum>
  <w:abstractNum w:abstractNumId="14" w15:restartNumberingAfterBreak="0">
    <w:nsid w:val="1C71676D"/>
    <w:multiLevelType w:val="hybridMultilevel"/>
    <w:tmpl w:val="A8A0A702"/>
    <w:lvl w:ilvl="0" w:tplc="6268CADE">
      <w:start w:val="1"/>
      <w:numFmt w:val="bullet"/>
      <w:lvlText w:val="·"/>
      <w:lvlJc w:val="left"/>
      <w:pPr>
        <w:ind w:left="720" w:hanging="360"/>
      </w:pPr>
      <w:rPr>
        <w:rFonts w:ascii="Symbol" w:hAnsi="Symbol" w:hint="default"/>
      </w:rPr>
    </w:lvl>
    <w:lvl w:ilvl="1" w:tplc="512C89FA">
      <w:start w:val="1"/>
      <w:numFmt w:val="bullet"/>
      <w:lvlText w:val="o"/>
      <w:lvlJc w:val="left"/>
      <w:pPr>
        <w:ind w:left="1440" w:hanging="360"/>
      </w:pPr>
      <w:rPr>
        <w:rFonts w:ascii="Courier New" w:hAnsi="Courier New" w:hint="default"/>
      </w:rPr>
    </w:lvl>
    <w:lvl w:ilvl="2" w:tplc="B95693D0">
      <w:start w:val="1"/>
      <w:numFmt w:val="bullet"/>
      <w:lvlText w:val=""/>
      <w:lvlJc w:val="left"/>
      <w:pPr>
        <w:ind w:left="2160" w:hanging="360"/>
      </w:pPr>
      <w:rPr>
        <w:rFonts w:ascii="Wingdings" w:hAnsi="Wingdings" w:hint="default"/>
      </w:rPr>
    </w:lvl>
    <w:lvl w:ilvl="3" w:tplc="30602DC2">
      <w:start w:val="1"/>
      <w:numFmt w:val="bullet"/>
      <w:lvlText w:val=""/>
      <w:lvlJc w:val="left"/>
      <w:pPr>
        <w:ind w:left="2880" w:hanging="360"/>
      </w:pPr>
      <w:rPr>
        <w:rFonts w:ascii="Symbol" w:hAnsi="Symbol" w:hint="default"/>
      </w:rPr>
    </w:lvl>
    <w:lvl w:ilvl="4" w:tplc="CD8034F8">
      <w:start w:val="1"/>
      <w:numFmt w:val="bullet"/>
      <w:lvlText w:val="o"/>
      <w:lvlJc w:val="left"/>
      <w:pPr>
        <w:ind w:left="3600" w:hanging="360"/>
      </w:pPr>
      <w:rPr>
        <w:rFonts w:ascii="Courier New" w:hAnsi="Courier New" w:hint="default"/>
      </w:rPr>
    </w:lvl>
    <w:lvl w:ilvl="5" w:tplc="55981166">
      <w:start w:val="1"/>
      <w:numFmt w:val="bullet"/>
      <w:lvlText w:val=""/>
      <w:lvlJc w:val="left"/>
      <w:pPr>
        <w:ind w:left="4320" w:hanging="360"/>
      </w:pPr>
      <w:rPr>
        <w:rFonts w:ascii="Wingdings" w:hAnsi="Wingdings" w:hint="default"/>
      </w:rPr>
    </w:lvl>
    <w:lvl w:ilvl="6" w:tplc="D62261B2">
      <w:start w:val="1"/>
      <w:numFmt w:val="bullet"/>
      <w:lvlText w:val=""/>
      <w:lvlJc w:val="left"/>
      <w:pPr>
        <w:ind w:left="5040" w:hanging="360"/>
      </w:pPr>
      <w:rPr>
        <w:rFonts w:ascii="Symbol" w:hAnsi="Symbol" w:hint="default"/>
      </w:rPr>
    </w:lvl>
    <w:lvl w:ilvl="7" w:tplc="49C220B4">
      <w:start w:val="1"/>
      <w:numFmt w:val="bullet"/>
      <w:lvlText w:val="o"/>
      <w:lvlJc w:val="left"/>
      <w:pPr>
        <w:ind w:left="5760" w:hanging="360"/>
      </w:pPr>
      <w:rPr>
        <w:rFonts w:ascii="Courier New" w:hAnsi="Courier New" w:hint="default"/>
      </w:rPr>
    </w:lvl>
    <w:lvl w:ilvl="8" w:tplc="0A6AE680">
      <w:start w:val="1"/>
      <w:numFmt w:val="bullet"/>
      <w:lvlText w:val=""/>
      <w:lvlJc w:val="left"/>
      <w:pPr>
        <w:ind w:left="6480" w:hanging="360"/>
      </w:pPr>
      <w:rPr>
        <w:rFonts w:ascii="Wingdings" w:hAnsi="Wingding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7BE0FE"/>
    <w:multiLevelType w:val="hybridMultilevel"/>
    <w:tmpl w:val="9D9E4E60"/>
    <w:lvl w:ilvl="0" w:tplc="451A853C">
      <w:start w:val="1"/>
      <w:numFmt w:val="bullet"/>
      <w:lvlText w:val="·"/>
      <w:lvlJc w:val="left"/>
      <w:pPr>
        <w:ind w:left="720" w:hanging="360"/>
      </w:pPr>
      <w:rPr>
        <w:rFonts w:ascii="Symbol" w:hAnsi="Symbol" w:hint="default"/>
      </w:rPr>
    </w:lvl>
    <w:lvl w:ilvl="1" w:tplc="B47CA58E">
      <w:start w:val="1"/>
      <w:numFmt w:val="bullet"/>
      <w:lvlText w:val="o"/>
      <w:lvlJc w:val="left"/>
      <w:pPr>
        <w:ind w:left="1440" w:hanging="360"/>
      </w:pPr>
      <w:rPr>
        <w:rFonts w:ascii="Courier New" w:hAnsi="Courier New" w:hint="default"/>
      </w:rPr>
    </w:lvl>
    <w:lvl w:ilvl="2" w:tplc="BE38E49E">
      <w:start w:val="1"/>
      <w:numFmt w:val="bullet"/>
      <w:lvlText w:val=""/>
      <w:lvlJc w:val="left"/>
      <w:pPr>
        <w:ind w:left="2160" w:hanging="360"/>
      </w:pPr>
      <w:rPr>
        <w:rFonts w:ascii="Wingdings" w:hAnsi="Wingdings" w:hint="default"/>
      </w:rPr>
    </w:lvl>
    <w:lvl w:ilvl="3" w:tplc="1CEA89D8">
      <w:start w:val="1"/>
      <w:numFmt w:val="bullet"/>
      <w:lvlText w:val=""/>
      <w:lvlJc w:val="left"/>
      <w:pPr>
        <w:ind w:left="2880" w:hanging="360"/>
      </w:pPr>
      <w:rPr>
        <w:rFonts w:ascii="Symbol" w:hAnsi="Symbol" w:hint="default"/>
      </w:rPr>
    </w:lvl>
    <w:lvl w:ilvl="4" w:tplc="8632D276">
      <w:start w:val="1"/>
      <w:numFmt w:val="bullet"/>
      <w:lvlText w:val="o"/>
      <w:lvlJc w:val="left"/>
      <w:pPr>
        <w:ind w:left="3600" w:hanging="360"/>
      </w:pPr>
      <w:rPr>
        <w:rFonts w:ascii="Courier New" w:hAnsi="Courier New" w:hint="default"/>
      </w:rPr>
    </w:lvl>
    <w:lvl w:ilvl="5" w:tplc="94E49BEE">
      <w:start w:val="1"/>
      <w:numFmt w:val="bullet"/>
      <w:lvlText w:val=""/>
      <w:lvlJc w:val="left"/>
      <w:pPr>
        <w:ind w:left="4320" w:hanging="360"/>
      </w:pPr>
      <w:rPr>
        <w:rFonts w:ascii="Wingdings" w:hAnsi="Wingdings" w:hint="default"/>
      </w:rPr>
    </w:lvl>
    <w:lvl w:ilvl="6" w:tplc="A0CAD192">
      <w:start w:val="1"/>
      <w:numFmt w:val="bullet"/>
      <w:lvlText w:val=""/>
      <w:lvlJc w:val="left"/>
      <w:pPr>
        <w:ind w:left="5040" w:hanging="360"/>
      </w:pPr>
      <w:rPr>
        <w:rFonts w:ascii="Symbol" w:hAnsi="Symbol" w:hint="default"/>
      </w:rPr>
    </w:lvl>
    <w:lvl w:ilvl="7" w:tplc="5DF88B1E">
      <w:start w:val="1"/>
      <w:numFmt w:val="bullet"/>
      <w:lvlText w:val="o"/>
      <w:lvlJc w:val="left"/>
      <w:pPr>
        <w:ind w:left="5760" w:hanging="360"/>
      </w:pPr>
      <w:rPr>
        <w:rFonts w:ascii="Courier New" w:hAnsi="Courier New" w:hint="default"/>
      </w:rPr>
    </w:lvl>
    <w:lvl w:ilvl="8" w:tplc="970657F0">
      <w:start w:val="1"/>
      <w:numFmt w:val="bullet"/>
      <w:lvlText w:val=""/>
      <w:lvlJc w:val="left"/>
      <w:pPr>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911C81"/>
    <w:multiLevelType w:val="multilevel"/>
    <w:tmpl w:val="DF6A8F70"/>
    <w:lvl w:ilvl="0">
      <w:start w:val="1"/>
      <w:numFmt w:val="decimal"/>
      <w:pStyle w:val="Kop1"/>
      <w:lvlText w:val="Hoofdstuk %1"/>
      <w:lvlJc w:val="left"/>
      <w:pPr>
        <w:ind w:left="0" w:firstLine="0"/>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2D2C760"/>
    <w:multiLevelType w:val="hybridMultilevel"/>
    <w:tmpl w:val="6C3463BA"/>
    <w:lvl w:ilvl="0" w:tplc="33909E5E">
      <w:start w:val="1"/>
      <w:numFmt w:val="bullet"/>
      <w:lvlText w:val="·"/>
      <w:lvlJc w:val="left"/>
      <w:pPr>
        <w:ind w:left="720" w:hanging="360"/>
      </w:pPr>
      <w:rPr>
        <w:rFonts w:ascii="Symbol" w:hAnsi="Symbol" w:hint="default"/>
      </w:rPr>
    </w:lvl>
    <w:lvl w:ilvl="1" w:tplc="124C68A0">
      <w:start w:val="1"/>
      <w:numFmt w:val="bullet"/>
      <w:lvlText w:val="o"/>
      <w:lvlJc w:val="left"/>
      <w:pPr>
        <w:ind w:left="1440" w:hanging="360"/>
      </w:pPr>
      <w:rPr>
        <w:rFonts w:ascii="Courier New" w:hAnsi="Courier New" w:hint="default"/>
      </w:rPr>
    </w:lvl>
    <w:lvl w:ilvl="2" w:tplc="35B0FB84">
      <w:start w:val="1"/>
      <w:numFmt w:val="bullet"/>
      <w:lvlText w:val=""/>
      <w:lvlJc w:val="left"/>
      <w:pPr>
        <w:ind w:left="2160" w:hanging="360"/>
      </w:pPr>
      <w:rPr>
        <w:rFonts w:ascii="Wingdings" w:hAnsi="Wingdings" w:hint="default"/>
      </w:rPr>
    </w:lvl>
    <w:lvl w:ilvl="3" w:tplc="8DE03AFC">
      <w:start w:val="1"/>
      <w:numFmt w:val="bullet"/>
      <w:lvlText w:val=""/>
      <w:lvlJc w:val="left"/>
      <w:pPr>
        <w:ind w:left="2880" w:hanging="360"/>
      </w:pPr>
      <w:rPr>
        <w:rFonts w:ascii="Symbol" w:hAnsi="Symbol" w:hint="default"/>
      </w:rPr>
    </w:lvl>
    <w:lvl w:ilvl="4" w:tplc="3E746A44">
      <w:start w:val="1"/>
      <w:numFmt w:val="bullet"/>
      <w:lvlText w:val="o"/>
      <w:lvlJc w:val="left"/>
      <w:pPr>
        <w:ind w:left="3600" w:hanging="360"/>
      </w:pPr>
      <w:rPr>
        <w:rFonts w:ascii="Courier New" w:hAnsi="Courier New" w:hint="default"/>
      </w:rPr>
    </w:lvl>
    <w:lvl w:ilvl="5" w:tplc="2C52B054">
      <w:start w:val="1"/>
      <w:numFmt w:val="bullet"/>
      <w:lvlText w:val=""/>
      <w:lvlJc w:val="left"/>
      <w:pPr>
        <w:ind w:left="4320" w:hanging="360"/>
      </w:pPr>
      <w:rPr>
        <w:rFonts w:ascii="Wingdings" w:hAnsi="Wingdings" w:hint="default"/>
      </w:rPr>
    </w:lvl>
    <w:lvl w:ilvl="6" w:tplc="1D06D082">
      <w:start w:val="1"/>
      <w:numFmt w:val="bullet"/>
      <w:lvlText w:val=""/>
      <w:lvlJc w:val="left"/>
      <w:pPr>
        <w:ind w:left="5040" w:hanging="360"/>
      </w:pPr>
      <w:rPr>
        <w:rFonts w:ascii="Symbol" w:hAnsi="Symbol" w:hint="default"/>
      </w:rPr>
    </w:lvl>
    <w:lvl w:ilvl="7" w:tplc="B31CB21A">
      <w:start w:val="1"/>
      <w:numFmt w:val="bullet"/>
      <w:lvlText w:val="o"/>
      <w:lvlJc w:val="left"/>
      <w:pPr>
        <w:ind w:left="5760" w:hanging="360"/>
      </w:pPr>
      <w:rPr>
        <w:rFonts w:ascii="Courier New" w:hAnsi="Courier New" w:hint="default"/>
      </w:rPr>
    </w:lvl>
    <w:lvl w:ilvl="8" w:tplc="19100302">
      <w:start w:val="1"/>
      <w:numFmt w:val="bullet"/>
      <w:lvlText w:val=""/>
      <w:lvlJc w:val="left"/>
      <w:pPr>
        <w:ind w:left="6480" w:hanging="360"/>
      </w:pPr>
      <w:rPr>
        <w:rFonts w:ascii="Wingdings" w:hAnsi="Wingdings" w:hint="default"/>
      </w:rPr>
    </w:lvl>
  </w:abstractNum>
  <w:abstractNum w:abstractNumId="21"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2"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D791463"/>
    <w:multiLevelType w:val="hybridMultilevel"/>
    <w:tmpl w:val="F752B478"/>
    <w:lvl w:ilvl="0" w:tplc="59CA286A">
      <w:start w:val="1"/>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8" w15:restartNumberingAfterBreak="0">
    <w:nsid w:val="47D91E98"/>
    <w:multiLevelType w:val="hybridMultilevel"/>
    <w:tmpl w:val="BD12E878"/>
    <w:lvl w:ilvl="0" w:tplc="08422422">
      <w:start w:val="1"/>
      <w:numFmt w:val="bullet"/>
      <w:lvlText w:val="-"/>
      <w:lvlJc w:val="left"/>
      <w:pPr>
        <w:ind w:left="720" w:hanging="360"/>
      </w:pPr>
      <w:rPr>
        <w:rFonts w:ascii="Symbol" w:hAnsi="Symbol" w:hint="default"/>
      </w:rPr>
    </w:lvl>
    <w:lvl w:ilvl="1" w:tplc="7656480A">
      <w:start w:val="1"/>
      <w:numFmt w:val="bullet"/>
      <w:lvlText w:val="o"/>
      <w:lvlJc w:val="left"/>
      <w:pPr>
        <w:ind w:left="1440" w:hanging="360"/>
      </w:pPr>
      <w:rPr>
        <w:rFonts w:ascii="Courier New" w:hAnsi="Courier New" w:hint="default"/>
      </w:rPr>
    </w:lvl>
    <w:lvl w:ilvl="2" w:tplc="3EBC2B88">
      <w:start w:val="1"/>
      <w:numFmt w:val="bullet"/>
      <w:lvlText w:val=""/>
      <w:lvlJc w:val="left"/>
      <w:pPr>
        <w:ind w:left="2160" w:hanging="360"/>
      </w:pPr>
      <w:rPr>
        <w:rFonts w:ascii="Wingdings" w:hAnsi="Wingdings" w:hint="default"/>
      </w:rPr>
    </w:lvl>
    <w:lvl w:ilvl="3" w:tplc="84BCBFE6">
      <w:start w:val="1"/>
      <w:numFmt w:val="bullet"/>
      <w:lvlText w:val=""/>
      <w:lvlJc w:val="left"/>
      <w:pPr>
        <w:ind w:left="2880" w:hanging="360"/>
      </w:pPr>
      <w:rPr>
        <w:rFonts w:ascii="Symbol" w:hAnsi="Symbol" w:hint="default"/>
      </w:rPr>
    </w:lvl>
    <w:lvl w:ilvl="4" w:tplc="81B0BE2A">
      <w:start w:val="1"/>
      <w:numFmt w:val="bullet"/>
      <w:lvlText w:val="o"/>
      <w:lvlJc w:val="left"/>
      <w:pPr>
        <w:ind w:left="3600" w:hanging="360"/>
      </w:pPr>
      <w:rPr>
        <w:rFonts w:ascii="Courier New" w:hAnsi="Courier New" w:hint="default"/>
      </w:rPr>
    </w:lvl>
    <w:lvl w:ilvl="5" w:tplc="01ECFF02">
      <w:start w:val="1"/>
      <w:numFmt w:val="bullet"/>
      <w:lvlText w:val=""/>
      <w:lvlJc w:val="left"/>
      <w:pPr>
        <w:ind w:left="4320" w:hanging="360"/>
      </w:pPr>
      <w:rPr>
        <w:rFonts w:ascii="Wingdings" w:hAnsi="Wingdings" w:hint="default"/>
      </w:rPr>
    </w:lvl>
    <w:lvl w:ilvl="6" w:tplc="72E2D842">
      <w:start w:val="1"/>
      <w:numFmt w:val="bullet"/>
      <w:lvlText w:val=""/>
      <w:lvlJc w:val="left"/>
      <w:pPr>
        <w:ind w:left="5040" w:hanging="360"/>
      </w:pPr>
      <w:rPr>
        <w:rFonts w:ascii="Symbol" w:hAnsi="Symbol" w:hint="default"/>
      </w:rPr>
    </w:lvl>
    <w:lvl w:ilvl="7" w:tplc="DFF66800">
      <w:start w:val="1"/>
      <w:numFmt w:val="bullet"/>
      <w:lvlText w:val="o"/>
      <w:lvlJc w:val="left"/>
      <w:pPr>
        <w:ind w:left="5760" w:hanging="360"/>
      </w:pPr>
      <w:rPr>
        <w:rFonts w:ascii="Courier New" w:hAnsi="Courier New" w:hint="default"/>
      </w:rPr>
    </w:lvl>
    <w:lvl w:ilvl="8" w:tplc="344C9CEC">
      <w:start w:val="1"/>
      <w:numFmt w:val="bullet"/>
      <w:lvlText w:val=""/>
      <w:lvlJc w:val="left"/>
      <w:pPr>
        <w:ind w:left="6480" w:hanging="360"/>
      </w:pPr>
      <w:rPr>
        <w:rFonts w:ascii="Wingdings" w:hAnsi="Wingdings" w:hint="default"/>
      </w:rPr>
    </w:lvl>
  </w:abstractNum>
  <w:abstractNum w:abstractNumId="29"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1" w15:restartNumberingAfterBreak="0">
    <w:nsid w:val="51116714"/>
    <w:multiLevelType w:val="hybridMultilevel"/>
    <w:tmpl w:val="6178B26C"/>
    <w:lvl w:ilvl="0" w:tplc="5A2A5BB8">
      <w:start w:val="1"/>
      <w:numFmt w:val="bullet"/>
      <w:lvlText w:val="-"/>
      <w:lvlJc w:val="left"/>
      <w:pPr>
        <w:ind w:left="720" w:hanging="360"/>
      </w:pPr>
      <w:rPr>
        <w:rFonts w:ascii="&quot;Corbel&quot;,sans-serif" w:hAnsi="&quot;Corbel&quot;,sans-serif" w:hint="default"/>
      </w:rPr>
    </w:lvl>
    <w:lvl w:ilvl="1" w:tplc="246A4B5C">
      <w:start w:val="1"/>
      <w:numFmt w:val="bullet"/>
      <w:lvlText w:val="o"/>
      <w:lvlJc w:val="left"/>
      <w:pPr>
        <w:ind w:left="1440" w:hanging="360"/>
      </w:pPr>
      <w:rPr>
        <w:rFonts w:ascii="Courier New" w:hAnsi="Courier New" w:hint="default"/>
      </w:rPr>
    </w:lvl>
    <w:lvl w:ilvl="2" w:tplc="652E16A8">
      <w:start w:val="1"/>
      <w:numFmt w:val="bullet"/>
      <w:lvlText w:val=""/>
      <w:lvlJc w:val="left"/>
      <w:pPr>
        <w:ind w:left="2160" w:hanging="360"/>
      </w:pPr>
      <w:rPr>
        <w:rFonts w:ascii="Wingdings" w:hAnsi="Wingdings" w:hint="default"/>
      </w:rPr>
    </w:lvl>
    <w:lvl w:ilvl="3" w:tplc="B3EE44C8">
      <w:start w:val="1"/>
      <w:numFmt w:val="bullet"/>
      <w:lvlText w:val=""/>
      <w:lvlJc w:val="left"/>
      <w:pPr>
        <w:ind w:left="2880" w:hanging="360"/>
      </w:pPr>
      <w:rPr>
        <w:rFonts w:ascii="Symbol" w:hAnsi="Symbol" w:hint="default"/>
      </w:rPr>
    </w:lvl>
    <w:lvl w:ilvl="4" w:tplc="0C600FDE">
      <w:start w:val="1"/>
      <w:numFmt w:val="bullet"/>
      <w:lvlText w:val="o"/>
      <w:lvlJc w:val="left"/>
      <w:pPr>
        <w:ind w:left="3600" w:hanging="360"/>
      </w:pPr>
      <w:rPr>
        <w:rFonts w:ascii="Courier New" w:hAnsi="Courier New" w:hint="default"/>
      </w:rPr>
    </w:lvl>
    <w:lvl w:ilvl="5" w:tplc="148E03F8">
      <w:start w:val="1"/>
      <w:numFmt w:val="bullet"/>
      <w:lvlText w:val=""/>
      <w:lvlJc w:val="left"/>
      <w:pPr>
        <w:ind w:left="4320" w:hanging="360"/>
      </w:pPr>
      <w:rPr>
        <w:rFonts w:ascii="Wingdings" w:hAnsi="Wingdings" w:hint="default"/>
      </w:rPr>
    </w:lvl>
    <w:lvl w:ilvl="6" w:tplc="AF0CCFEC">
      <w:start w:val="1"/>
      <w:numFmt w:val="bullet"/>
      <w:lvlText w:val=""/>
      <w:lvlJc w:val="left"/>
      <w:pPr>
        <w:ind w:left="5040" w:hanging="360"/>
      </w:pPr>
      <w:rPr>
        <w:rFonts w:ascii="Symbol" w:hAnsi="Symbol" w:hint="default"/>
      </w:rPr>
    </w:lvl>
    <w:lvl w:ilvl="7" w:tplc="3C60ACC0">
      <w:start w:val="1"/>
      <w:numFmt w:val="bullet"/>
      <w:lvlText w:val="o"/>
      <w:lvlJc w:val="left"/>
      <w:pPr>
        <w:ind w:left="5760" w:hanging="360"/>
      </w:pPr>
      <w:rPr>
        <w:rFonts w:ascii="Courier New" w:hAnsi="Courier New" w:hint="default"/>
      </w:rPr>
    </w:lvl>
    <w:lvl w:ilvl="8" w:tplc="CFF8F5E4">
      <w:start w:val="1"/>
      <w:numFmt w:val="bullet"/>
      <w:lvlText w:val=""/>
      <w:lvlJc w:val="left"/>
      <w:pPr>
        <w:ind w:left="6480" w:hanging="360"/>
      </w:pPr>
      <w:rPr>
        <w:rFonts w:ascii="Wingdings" w:hAnsi="Wingdings" w:hint="default"/>
      </w:rPr>
    </w:lvl>
  </w:abstractNum>
  <w:abstractNum w:abstractNumId="32" w15:restartNumberingAfterBreak="0">
    <w:nsid w:val="55446729"/>
    <w:multiLevelType w:val="hybridMultilevel"/>
    <w:tmpl w:val="B55E63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5C625945"/>
    <w:multiLevelType w:val="hybridMultilevel"/>
    <w:tmpl w:val="0240B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F7F691B"/>
    <w:multiLevelType w:val="hybridMultilevel"/>
    <w:tmpl w:val="3AF42C98"/>
    <w:lvl w:ilvl="0" w:tplc="12E6589E">
      <w:start w:val="1"/>
      <w:numFmt w:val="decimal"/>
      <w:lvlText w:val="%1."/>
      <w:lvlJc w:val="left"/>
      <w:pPr>
        <w:ind w:left="720" w:hanging="360"/>
      </w:pPr>
    </w:lvl>
    <w:lvl w:ilvl="1" w:tplc="2EF030E4">
      <w:start w:val="1"/>
      <w:numFmt w:val="lowerLetter"/>
      <w:lvlText w:val="%2."/>
      <w:lvlJc w:val="left"/>
      <w:pPr>
        <w:ind w:left="1440" w:hanging="360"/>
      </w:pPr>
    </w:lvl>
    <w:lvl w:ilvl="2" w:tplc="2640B8A8">
      <w:start w:val="1"/>
      <w:numFmt w:val="lowerRoman"/>
      <w:lvlText w:val="%3."/>
      <w:lvlJc w:val="right"/>
      <w:pPr>
        <w:ind w:left="2160" w:hanging="180"/>
      </w:pPr>
    </w:lvl>
    <w:lvl w:ilvl="3" w:tplc="86981B14">
      <w:start w:val="1"/>
      <w:numFmt w:val="decimal"/>
      <w:lvlText w:val="%4."/>
      <w:lvlJc w:val="left"/>
      <w:pPr>
        <w:ind w:left="2880" w:hanging="360"/>
      </w:pPr>
    </w:lvl>
    <w:lvl w:ilvl="4" w:tplc="579A285C">
      <w:start w:val="1"/>
      <w:numFmt w:val="lowerLetter"/>
      <w:lvlText w:val="%5."/>
      <w:lvlJc w:val="left"/>
      <w:pPr>
        <w:ind w:left="3600" w:hanging="360"/>
      </w:pPr>
    </w:lvl>
    <w:lvl w:ilvl="5" w:tplc="AB8A4682">
      <w:start w:val="1"/>
      <w:numFmt w:val="lowerRoman"/>
      <w:lvlText w:val="%6."/>
      <w:lvlJc w:val="right"/>
      <w:pPr>
        <w:ind w:left="4320" w:hanging="180"/>
      </w:pPr>
    </w:lvl>
    <w:lvl w:ilvl="6" w:tplc="767AB152">
      <w:start w:val="1"/>
      <w:numFmt w:val="decimal"/>
      <w:lvlText w:val="%7."/>
      <w:lvlJc w:val="left"/>
      <w:pPr>
        <w:ind w:left="5040" w:hanging="360"/>
      </w:pPr>
    </w:lvl>
    <w:lvl w:ilvl="7" w:tplc="0E1EF1B0">
      <w:start w:val="1"/>
      <w:numFmt w:val="lowerLetter"/>
      <w:lvlText w:val="%8."/>
      <w:lvlJc w:val="left"/>
      <w:pPr>
        <w:ind w:left="5760" w:hanging="360"/>
      </w:pPr>
    </w:lvl>
    <w:lvl w:ilvl="8" w:tplc="ABCAE01E">
      <w:start w:val="1"/>
      <w:numFmt w:val="lowerRoman"/>
      <w:lvlText w:val="%9."/>
      <w:lvlJc w:val="right"/>
      <w:pPr>
        <w:ind w:left="6480" w:hanging="180"/>
      </w:pPr>
    </w:lvl>
  </w:abstractNum>
  <w:abstractNum w:abstractNumId="36"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7"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1"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773F0CF2"/>
    <w:multiLevelType w:val="hybridMultilevel"/>
    <w:tmpl w:val="95927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8AE048A"/>
    <w:multiLevelType w:val="hybridMultilevel"/>
    <w:tmpl w:val="AD401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5"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45462985">
    <w:abstractNumId w:val="20"/>
  </w:num>
  <w:num w:numId="2" w16cid:durableId="698968421">
    <w:abstractNumId w:val="13"/>
  </w:num>
  <w:num w:numId="3" w16cid:durableId="756563655">
    <w:abstractNumId w:val="14"/>
  </w:num>
  <w:num w:numId="4" w16cid:durableId="500003829">
    <w:abstractNumId w:val="16"/>
  </w:num>
  <w:num w:numId="5" w16cid:durableId="7340878">
    <w:abstractNumId w:val="31"/>
  </w:num>
  <w:num w:numId="6" w16cid:durableId="2009401500">
    <w:abstractNumId w:val="28"/>
  </w:num>
  <w:num w:numId="7" w16cid:durableId="1351179432">
    <w:abstractNumId w:val="35"/>
  </w:num>
  <w:num w:numId="8" w16cid:durableId="127477527">
    <w:abstractNumId w:val="9"/>
  </w:num>
  <w:num w:numId="9" w16cid:durableId="351230839">
    <w:abstractNumId w:val="12"/>
  </w:num>
  <w:num w:numId="10" w16cid:durableId="1120763354">
    <w:abstractNumId w:val="30"/>
  </w:num>
  <w:num w:numId="11" w16cid:durableId="2068189039">
    <w:abstractNumId w:val="30"/>
  </w:num>
  <w:num w:numId="12" w16cid:durableId="724983775">
    <w:abstractNumId w:val="30"/>
  </w:num>
  <w:num w:numId="13" w16cid:durableId="1916209923">
    <w:abstractNumId w:val="7"/>
  </w:num>
  <w:num w:numId="14" w16cid:durableId="816338765">
    <w:abstractNumId w:val="18"/>
  </w:num>
  <w:num w:numId="15" w16cid:durableId="1672758127">
    <w:abstractNumId w:val="39"/>
  </w:num>
  <w:num w:numId="16" w16cid:durableId="2092461664">
    <w:abstractNumId w:val="1"/>
  </w:num>
  <w:num w:numId="17" w16cid:durableId="570700143">
    <w:abstractNumId w:val="0"/>
  </w:num>
  <w:num w:numId="18" w16cid:durableId="1872566684">
    <w:abstractNumId w:val="3"/>
  </w:num>
  <w:num w:numId="19" w16cid:durableId="1853912553">
    <w:abstractNumId w:val="15"/>
  </w:num>
  <w:num w:numId="20" w16cid:durableId="3016572">
    <w:abstractNumId w:val="19"/>
  </w:num>
  <w:num w:numId="21" w16cid:durableId="409666120">
    <w:abstractNumId w:val="11"/>
  </w:num>
  <w:num w:numId="22" w16cid:durableId="164174911">
    <w:abstractNumId w:val="45"/>
  </w:num>
  <w:num w:numId="23" w16cid:durableId="971178884">
    <w:abstractNumId w:val="37"/>
  </w:num>
  <w:num w:numId="24" w16cid:durableId="728960189">
    <w:abstractNumId w:val="26"/>
  </w:num>
  <w:num w:numId="25" w16cid:durableId="623580698">
    <w:abstractNumId w:val="18"/>
  </w:num>
  <w:num w:numId="26" w16cid:durableId="2106026639">
    <w:abstractNumId w:val="21"/>
  </w:num>
  <w:num w:numId="27" w16cid:durableId="1894272531">
    <w:abstractNumId w:val="38"/>
  </w:num>
  <w:num w:numId="28" w16cid:durableId="921984783">
    <w:abstractNumId w:val="8"/>
  </w:num>
  <w:num w:numId="29" w16cid:durableId="1599942345">
    <w:abstractNumId w:val="6"/>
  </w:num>
  <w:num w:numId="30" w16cid:durableId="1201547636">
    <w:abstractNumId w:val="44"/>
  </w:num>
  <w:num w:numId="31" w16cid:durableId="1966155965">
    <w:abstractNumId w:val="10"/>
  </w:num>
  <w:num w:numId="32" w16cid:durableId="525295625">
    <w:abstractNumId w:val="22"/>
  </w:num>
  <w:num w:numId="33" w16cid:durableId="1978799592">
    <w:abstractNumId w:val="33"/>
  </w:num>
  <w:num w:numId="34" w16cid:durableId="2087145054">
    <w:abstractNumId w:val="17"/>
  </w:num>
  <w:num w:numId="35" w16cid:durableId="1931086734">
    <w:abstractNumId w:val="40"/>
  </w:num>
  <w:num w:numId="36" w16cid:durableId="1503424052">
    <w:abstractNumId w:val="23"/>
  </w:num>
  <w:num w:numId="37" w16cid:durableId="1733044855">
    <w:abstractNumId w:val="25"/>
  </w:num>
  <w:num w:numId="38" w16cid:durableId="1005865758">
    <w:abstractNumId w:val="29"/>
  </w:num>
  <w:num w:numId="39" w16cid:durableId="1756707380">
    <w:abstractNumId w:val="41"/>
  </w:num>
  <w:num w:numId="40" w16cid:durableId="1448230768">
    <w:abstractNumId w:val="27"/>
  </w:num>
  <w:num w:numId="41" w16cid:durableId="704790282">
    <w:abstractNumId w:val="24"/>
  </w:num>
  <w:num w:numId="42" w16cid:durableId="1406033281">
    <w:abstractNumId w:val="43"/>
  </w:num>
  <w:num w:numId="43" w16cid:durableId="829560456">
    <w:abstractNumId w:val="5"/>
  </w:num>
  <w:num w:numId="44" w16cid:durableId="1278171688">
    <w:abstractNumId w:val="42"/>
  </w:num>
  <w:num w:numId="45" w16cid:durableId="600525450">
    <w:abstractNumId w:val="32"/>
  </w:num>
  <w:num w:numId="46" w16cid:durableId="1531214608">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415"/>
    <w:rsid w:val="000010CA"/>
    <w:rsid w:val="00001BAB"/>
    <w:rsid w:val="000021B6"/>
    <w:rsid w:val="00002391"/>
    <w:rsid w:val="00003AD4"/>
    <w:rsid w:val="000045D1"/>
    <w:rsid w:val="0000548D"/>
    <w:rsid w:val="00005500"/>
    <w:rsid w:val="00005502"/>
    <w:rsid w:val="000057A9"/>
    <w:rsid w:val="00006936"/>
    <w:rsid w:val="00006B43"/>
    <w:rsid w:val="00007503"/>
    <w:rsid w:val="00007AB4"/>
    <w:rsid w:val="00010AF9"/>
    <w:rsid w:val="00010E90"/>
    <w:rsid w:val="00010EAF"/>
    <w:rsid w:val="000126CE"/>
    <w:rsid w:val="00014705"/>
    <w:rsid w:val="00015E2D"/>
    <w:rsid w:val="0001638A"/>
    <w:rsid w:val="00016AD3"/>
    <w:rsid w:val="00016FCB"/>
    <w:rsid w:val="00020C2C"/>
    <w:rsid w:val="0002107E"/>
    <w:rsid w:val="000211FC"/>
    <w:rsid w:val="00021453"/>
    <w:rsid w:val="00021B62"/>
    <w:rsid w:val="00021EEF"/>
    <w:rsid w:val="00022564"/>
    <w:rsid w:val="00022D1A"/>
    <w:rsid w:val="000242D9"/>
    <w:rsid w:val="00025496"/>
    <w:rsid w:val="0002597A"/>
    <w:rsid w:val="0002607B"/>
    <w:rsid w:val="00026825"/>
    <w:rsid w:val="00026D86"/>
    <w:rsid w:val="000305B5"/>
    <w:rsid w:val="000306E2"/>
    <w:rsid w:val="00032C7C"/>
    <w:rsid w:val="000336FF"/>
    <w:rsid w:val="000342F3"/>
    <w:rsid w:val="00035162"/>
    <w:rsid w:val="0003525B"/>
    <w:rsid w:val="00035296"/>
    <w:rsid w:val="000355BE"/>
    <w:rsid w:val="000366ED"/>
    <w:rsid w:val="00037449"/>
    <w:rsid w:val="000375D8"/>
    <w:rsid w:val="0004050A"/>
    <w:rsid w:val="000428F6"/>
    <w:rsid w:val="00042FE2"/>
    <w:rsid w:val="00044696"/>
    <w:rsid w:val="000458B0"/>
    <w:rsid w:val="00045B75"/>
    <w:rsid w:val="00047F73"/>
    <w:rsid w:val="000500B6"/>
    <w:rsid w:val="0005057C"/>
    <w:rsid w:val="00050861"/>
    <w:rsid w:val="00050FA5"/>
    <w:rsid w:val="00051E8C"/>
    <w:rsid w:val="000554C5"/>
    <w:rsid w:val="0005550E"/>
    <w:rsid w:val="0005695C"/>
    <w:rsid w:val="00057CEB"/>
    <w:rsid w:val="00057CF8"/>
    <w:rsid w:val="00060C68"/>
    <w:rsid w:val="00062FB1"/>
    <w:rsid w:val="00063C8E"/>
    <w:rsid w:val="00063DE1"/>
    <w:rsid w:val="00065CF7"/>
    <w:rsid w:val="000660A5"/>
    <w:rsid w:val="00066908"/>
    <w:rsid w:val="00071ADA"/>
    <w:rsid w:val="000721B6"/>
    <w:rsid w:val="0007236B"/>
    <w:rsid w:val="00073D56"/>
    <w:rsid w:val="0007413F"/>
    <w:rsid w:val="00074C49"/>
    <w:rsid w:val="00074E37"/>
    <w:rsid w:val="0007585D"/>
    <w:rsid w:val="00076C9F"/>
    <w:rsid w:val="00077161"/>
    <w:rsid w:val="00080D8D"/>
    <w:rsid w:val="00082251"/>
    <w:rsid w:val="000822D6"/>
    <w:rsid w:val="00082EE1"/>
    <w:rsid w:val="00083911"/>
    <w:rsid w:val="00083BAF"/>
    <w:rsid w:val="000861C7"/>
    <w:rsid w:val="000870B8"/>
    <w:rsid w:val="000871D0"/>
    <w:rsid w:val="000908AB"/>
    <w:rsid w:val="00090D05"/>
    <w:rsid w:val="00090E6D"/>
    <w:rsid w:val="00092795"/>
    <w:rsid w:val="00092B72"/>
    <w:rsid w:val="00093B0B"/>
    <w:rsid w:val="0009463B"/>
    <w:rsid w:val="0009545F"/>
    <w:rsid w:val="00095AA1"/>
    <w:rsid w:val="00095C59"/>
    <w:rsid w:val="00096392"/>
    <w:rsid w:val="00097ADF"/>
    <w:rsid w:val="000A0716"/>
    <w:rsid w:val="000A27B4"/>
    <w:rsid w:val="000A27D0"/>
    <w:rsid w:val="000A2871"/>
    <w:rsid w:val="000A47E3"/>
    <w:rsid w:val="000A60F1"/>
    <w:rsid w:val="000A65B3"/>
    <w:rsid w:val="000A6640"/>
    <w:rsid w:val="000B0067"/>
    <w:rsid w:val="000B0C94"/>
    <w:rsid w:val="000B10FB"/>
    <w:rsid w:val="000B2FAD"/>
    <w:rsid w:val="000B3267"/>
    <w:rsid w:val="000B3907"/>
    <w:rsid w:val="000B3B6F"/>
    <w:rsid w:val="000B4096"/>
    <w:rsid w:val="000B40E8"/>
    <w:rsid w:val="000B4C27"/>
    <w:rsid w:val="000B5907"/>
    <w:rsid w:val="000B5C8C"/>
    <w:rsid w:val="000B5F6B"/>
    <w:rsid w:val="000B6478"/>
    <w:rsid w:val="000B6584"/>
    <w:rsid w:val="000B794E"/>
    <w:rsid w:val="000B7AA9"/>
    <w:rsid w:val="000C013F"/>
    <w:rsid w:val="000C04DD"/>
    <w:rsid w:val="000C1E5C"/>
    <w:rsid w:val="000C2D2F"/>
    <w:rsid w:val="000C2E31"/>
    <w:rsid w:val="000C40B9"/>
    <w:rsid w:val="000C518B"/>
    <w:rsid w:val="000C588F"/>
    <w:rsid w:val="000C5F7A"/>
    <w:rsid w:val="000C64EE"/>
    <w:rsid w:val="000C7008"/>
    <w:rsid w:val="000C70F9"/>
    <w:rsid w:val="000C75A0"/>
    <w:rsid w:val="000C7828"/>
    <w:rsid w:val="000C7FE1"/>
    <w:rsid w:val="000D0CCA"/>
    <w:rsid w:val="000D11A1"/>
    <w:rsid w:val="000D17C2"/>
    <w:rsid w:val="000D1EFC"/>
    <w:rsid w:val="000D45F0"/>
    <w:rsid w:val="000D748F"/>
    <w:rsid w:val="000E008E"/>
    <w:rsid w:val="000E0EA5"/>
    <w:rsid w:val="000E21B7"/>
    <w:rsid w:val="000E225E"/>
    <w:rsid w:val="000E3090"/>
    <w:rsid w:val="000E5EC9"/>
    <w:rsid w:val="000E7088"/>
    <w:rsid w:val="000F03F6"/>
    <w:rsid w:val="000F062D"/>
    <w:rsid w:val="000F2408"/>
    <w:rsid w:val="000F38B6"/>
    <w:rsid w:val="000F60C8"/>
    <w:rsid w:val="000F6FA2"/>
    <w:rsid w:val="000F7E2A"/>
    <w:rsid w:val="001004B0"/>
    <w:rsid w:val="00101FB1"/>
    <w:rsid w:val="00102E0C"/>
    <w:rsid w:val="0010328B"/>
    <w:rsid w:val="0010390C"/>
    <w:rsid w:val="00105320"/>
    <w:rsid w:val="001055EF"/>
    <w:rsid w:val="0010574D"/>
    <w:rsid w:val="00105DA3"/>
    <w:rsid w:val="001063BB"/>
    <w:rsid w:val="00106646"/>
    <w:rsid w:val="00106A9B"/>
    <w:rsid w:val="001073DA"/>
    <w:rsid w:val="0010767C"/>
    <w:rsid w:val="00110D5C"/>
    <w:rsid w:val="00111489"/>
    <w:rsid w:val="0011200C"/>
    <w:rsid w:val="0011229C"/>
    <w:rsid w:val="0011297E"/>
    <w:rsid w:val="00113DC0"/>
    <w:rsid w:val="00113DE9"/>
    <w:rsid w:val="00114376"/>
    <w:rsid w:val="00115CE6"/>
    <w:rsid w:val="001169DC"/>
    <w:rsid w:val="0011707E"/>
    <w:rsid w:val="001171E2"/>
    <w:rsid w:val="0011721F"/>
    <w:rsid w:val="001220C5"/>
    <w:rsid w:val="0012293E"/>
    <w:rsid w:val="001229BE"/>
    <w:rsid w:val="00122DC5"/>
    <w:rsid w:val="00123F4C"/>
    <w:rsid w:val="00124266"/>
    <w:rsid w:val="00125743"/>
    <w:rsid w:val="001260D4"/>
    <w:rsid w:val="0012645F"/>
    <w:rsid w:val="001269E2"/>
    <w:rsid w:val="00126A7B"/>
    <w:rsid w:val="00127386"/>
    <w:rsid w:val="001304B8"/>
    <w:rsid w:val="00130802"/>
    <w:rsid w:val="00132096"/>
    <w:rsid w:val="001329ED"/>
    <w:rsid w:val="00132AE8"/>
    <w:rsid w:val="0013468A"/>
    <w:rsid w:val="0013558D"/>
    <w:rsid w:val="00141890"/>
    <w:rsid w:val="00141D99"/>
    <w:rsid w:val="00142431"/>
    <w:rsid w:val="001428C6"/>
    <w:rsid w:val="001428E6"/>
    <w:rsid w:val="00142F66"/>
    <w:rsid w:val="00142FE4"/>
    <w:rsid w:val="00144228"/>
    <w:rsid w:val="00145F6C"/>
    <w:rsid w:val="00146C9C"/>
    <w:rsid w:val="00147B41"/>
    <w:rsid w:val="00147CCD"/>
    <w:rsid w:val="00150551"/>
    <w:rsid w:val="0015082A"/>
    <w:rsid w:val="00151218"/>
    <w:rsid w:val="001513AD"/>
    <w:rsid w:val="0015147B"/>
    <w:rsid w:val="00152E67"/>
    <w:rsid w:val="00152E78"/>
    <w:rsid w:val="00153A8C"/>
    <w:rsid w:val="00153AD8"/>
    <w:rsid w:val="001547B6"/>
    <w:rsid w:val="00154DA2"/>
    <w:rsid w:val="00155390"/>
    <w:rsid w:val="00156C7F"/>
    <w:rsid w:val="00156E1D"/>
    <w:rsid w:val="001576A0"/>
    <w:rsid w:val="0016089D"/>
    <w:rsid w:val="00160991"/>
    <w:rsid w:val="00160A57"/>
    <w:rsid w:val="001627EF"/>
    <w:rsid w:val="0016354C"/>
    <w:rsid w:val="0016368C"/>
    <w:rsid w:val="00163BEF"/>
    <w:rsid w:val="00164AAC"/>
    <w:rsid w:val="00164DF1"/>
    <w:rsid w:val="00165176"/>
    <w:rsid w:val="00166AAA"/>
    <w:rsid w:val="00167CD7"/>
    <w:rsid w:val="00172180"/>
    <w:rsid w:val="001729BC"/>
    <w:rsid w:val="0017377B"/>
    <w:rsid w:val="001747A1"/>
    <w:rsid w:val="00174FD3"/>
    <w:rsid w:val="00175F68"/>
    <w:rsid w:val="001770D2"/>
    <w:rsid w:val="00181302"/>
    <w:rsid w:val="0018197C"/>
    <w:rsid w:val="00181BE3"/>
    <w:rsid w:val="001820D0"/>
    <w:rsid w:val="001822D5"/>
    <w:rsid w:val="001827C2"/>
    <w:rsid w:val="00182828"/>
    <w:rsid w:val="001829AB"/>
    <w:rsid w:val="00184862"/>
    <w:rsid w:val="00184A0A"/>
    <w:rsid w:val="00184FB3"/>
    <w:rsid w:val="001850DA"/>
    <w:rsid w:val="001861DE"/>
    <w:rsid w:val="00186AC8"/>
    <w:rsid w:val="001871BF"/>
    <w:rsid w:val="00187276"/>
    <w:rsid w:val="001901BF"/>
    <w:rsid w:val="0019030C"/>
    <w:rsid w:val="001909A0"/>
    <w:rsid w:val="00190DE4"/>
    <w:rsid w:val="00191092"/>
    <w:rsid w:val="0019196D"/>
    <w:rsid w:val="0019261A"/>
    <w:rsid w:val="00193B36"/>
    <w:rsid w:val="001940F4"/>
    <w:rsid w:val="001949CE"/>
    <w:rsid w:val="00194CA7"/>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A7C9F"/>
    <w:rsid w:val="001B106B"/>
    <w:rsid w:val="001B2BAB"/>
    <w:rsid w:val="001B2F0E"/>
    <w:rsid w:val="001B38E1"/>
    <w:rsid w:val="001B3A08"/>
    <w:rsid w:val="001B3AAD"/>
    <w:rsid w:val="001B48C1"/>
    <w:rsid w:val="001B57DD"/>
    <w:rsid w:val="001B5EA0"/>
    <w:rsid w:val="001B610D"/>
    <w:rsid w:val="001B7797"/>
    <w:rsid w:val="001C0EFB"/>
    <w:rsid w:val="001C1A11"/>
    <w:rsid w:val="001C4AED"/>
    <w:rsid w:val="001C4EC3"/>
    <w:rsid w:val="001C51F2"/>
    <w:rsid w:val="001C6F82"/>
    <w:rsid w:val="001C7392"/>
    <w:rsid w:val="001C7887"/>
    <w:rsid w:val="001D036B"/>
    <w:rsid w:val="001D0549"/>
    <w:rsid w:val="001D09E7"/>
    <w:rsid w:val="001D11B3"/>
    <w:rsid w:val="001D14D9"/>
    <w:rsid w:val="001D162E"/>
    <w:rsid w:val="001D4BE5"/>
    <w:rsid w:val="001D5BB1"/>
    <w:rsid w:val="001D6181"/>
    <w:rsid w:val="001D6FF5"/>
    <w:rsid w:val="001D7890"/>
    <w:rsid w:val="001D7F8B"/>
    <w:rsid w:val="001E016E"/>
    <w:rsid w:val="001E129A"/>
    <w:rsid w:val="001E2A4A"/>
    <w:rsid w:val="001E30E9"/>
    <w:rsid w:val="001E7993"/>
    <w:rsid w:val="001E7D1E"/>
    <w:rsid w:val="001F07CE"/>
    <w:rsid w:val="001F0EE9"/>
    <w:rsid w:val="001F1F65"/>
    <w:rsid w:val="001F2F15"/>
    <w:rsid w:val="001F335C"/>
    <w:rsid w:val="001F3407"/>
    <w:rsid w:val="001F3B42"/>
    <w:rsid w:val="001F3F43"/>
    <w:rsid w:val="001F46B9"/>
    <w:rsid w:val="001F4B20"/>
    <w:rsid w:val="001F70B1"/>
    <w:rsid w:val="001F74EC"/>
    <w:rsid w:val="001F79DA"/>
    <w:rsid w:val="001F7DAD"/>
    <w:rsid w:val="001FC2F9"/>
    <w:rsid w:val="0020088F"/>
    <w:rsid w:val="00200F33"/>
    <w:rsid w:val="00201FB8"/>
    <w:rsid w:val="0020203D"/>
    <w:rsid w:val="00202132"/>
    <w:rsid w:val="00202DF7"/>
    <w:rsid w:val="00203364"/>
    <w:rsid w:val="00203615"/>
    <w:rsid w:val="00203A86"/>
    <w:rsid w:val="00203B28"/>
    <w:rsid w:val="00204591"/>
    <w:rsid w:val="002047B5"/>
    <w:rsid w:val="00204FDD"/>
    <w:rsid w:val="0020600C"/>
    <w:rsid w:val="002062A6"/>
    <w:rsid w:val="00206F95"/>
    <w:rsid w:val="0020793C"/>
    <w:rsid w:val="002107A3"/>
    <w:rsid w:val="00211537"/>
    <w:rsid w:val="0021156B"/>
    <w:rsid w:val="00212092"/>
    <w:rsid w:val="00212C5E"/>
    <w:rsid w:val="002130C1"/>
    <w:rsid w:val="00213240"/>
    <w:rsid w:val="00214171"/>
    <w:rsid w:val="00214242"/>
    <w:rsid w:val="00214AA6"/>
    <w:rsid w:val="00214B1F"/>
    <w:rsid w:val="00216323"/>
    <w:rsid w:val="00217B7E"/>
    <w:rsid w:val="0022003C"/>
    <w:rsid w:val="0022060C"/>
    <w:rsid w:val="00220F89"/>
    <w:rsid w:val="002213A3"/>
    <w:rsid w:val="002217EA"/>
    <w:rsid w:val="00223559"/>
    <w:rsid w:val="00223DE2"/>
    <w:rsid w:val="002246BB"/>
    <w:rsid w:val="0022509A"/>
    <w:rsid w:val="00227398"/>
    <w:rsid w:val="00227CC6"/>
    <w:rsid w:val="00227F43"/>
    <w:rsid w:val="00230A6D"/>
    <w:rsid w:val="00230EE8"/>
    <w:rsid w:val="00234498"/>
    <w:rsid w:val="00234970"/>
    <w:rsid w:val="00234D6F"/>
    <w:rsid w:val="002352A6"/>
    <w:rsid w:val="0023588C"/>
    <w:rsid w:val="00235AF5"/>
    <w:rsid w:val="00236BD7"/>
    <w:rsid w:val="0023782D"/>
    <w:rsid w:val="00240D04"/>
    <w:rsid w:val="00243204"/>
    <w:rsid w:val="00243A2E"/>
    <w:rsid w:val="00243EEA"/>
    <w:rsid w:val="0024406D"/>
    <w:rsid w:val="002442CC"/>
    <w:rsid w:val="002443F5"/>
    <w:rsid w:val="002471FA"/>
    <w:rsid w:val="002501CA"/>
    <w:rsid w:val="00250C89"/>
    <w:rsid w:val="00251082"/>
    <w:rsid w:val="00251456"/>
    <w:rsid w:val="0025193D"/>
    <w:rsid w:val="00253789"/>
    <w:rsid w:val="002554EC"/>
    <w:rsid w:val="00255568"/>
    <w:rsid w:val="00255AB3"/>
    <w:rsid w:val="00255B1B"/>
    <w:rsid w:val="00256275"/>
    <w:rsid w:val="00256956"/>
    <w:rsid w:val="00256A42"/>
    <w:rsid w:val="002579EC"/>
    <w:rsid w:val="00257A6C"/>
    <w:rsid w:val="0026056C"/>
    <w:rsid w:val="00260F84"/>
    <w:rsid w:val="00263269"/>
    <w:rsid w:val="0026374C"/>
    <w:rsid w:val="002637C2"/>
    <w:rsid w:val="002643E6"/>
    <w:rsid w:val="00264B13"/>
    <w:rsid w:val="00264CF0"/>
    <w:rsid w:val="002663B1"/>
    <w:rsid w:val="00266D9C"/>
    <w:rsid w:val="00267A6C"/>
    <w:rsid w:val="002706C3"/>
    <w:rsid w:val="00270CD6"/>
    <w:rsid w:val="0027363A"/>
    <w:rsid w:val="00274429"/>
    <w:rsid w:val="002748FE"/>
    <w:rsid w:val="00274CC2"/>
    <w:rsid w:val="00274E83"/>
    <w:rsid w:val="00274F35"/>
    <w:rsid w:val="002751B5"/>
    <w:rsid w:val="00275D91"/>
    <w:rsid w:val="002769AE"/>
    <w:rsid w:val="00276DB1"/>
    <w:rsid w:val="00277221"/>
    <w:rsid w:val="00280135"/>
    <w:rsid w:val="00282CD5"/>
    <w:rsid w:val="00285F41"/>
    <w:rsid w:val="00286738"/>
    <w:rsid w:val="0028691A"/>
    <w:rsid w:val="00286FAF"/>
    <w:rsid w:val="0029058B"/>
    <w:rsid w:val="00292645"/>
    <w:rsid w:val="00292C19"/>
    <w:rsid w:val="00293F39"/>
    <w:rsid w:val="00294371"/>
    <w:rsid w:val="00294991"/>
    <w:rsid w:val="0029524F"/>
    <w:rsid w:val="0029548C"/>
    <w:rsid w:val="002954B6"/>
    <w:rsid w:val="00295C9E"/>
    <w:rsid w:val="0029798F"/>
    <w:rsid w:val="002A0858"/>
    <w:rsid w:val="002A0A9A"/>
    <w:rsid w:val="002A25EF"/>
    <w:rsid w:val="002A34D3"/>
    <w:rsid w:val="002A3A3A"/>
    <w:rsid w:val="002A3F89"/>
    <w:rsid w:val="002A4844"/>
    <w:rsid w:val="002A4EC3"/>
    <w:rsid w:val="002A588A"/>
    <w:rsid w:val="002A5E4D"/>
    <w:rsid w:val="002A7832"/>
    <w:rsid w:val="002A7943"/>
    <w:rsid w:val="002B2544"/>
    <w:rsid w:val="002B267F"/>
    <w:rsid w:val="002B453B"/>
    <w:rsid w:val="002B4D27"/>
    <w:rsid w:val="002B5407"/>
    <w:rsid w:val="002B5D19"/>
    <w:rsid w:val="002B5E67"/>
    <w:rsid w:val="002C0D6A"/>
    <w:rsid w:val="002C1326"/>
    <w:rsid w:val="002C1A26"/>
    <w:rsid w:val="002C27C6"/>
    <w:rsid w:val="002C2EBA"/>
    <w:rsid w:val="002C5118"/>
    <w:rsid w:val="002C5462"/>
    <w:rsid w:val="002C6F0E"/>
    <w:rsid w:val="002C73FB"/>
    <w:rsid w:val="002C770C"/>
    <w:rsid w:val="002C7AA6"/>
    <w:rsid w:val="002D0963"/>
    <w:rsid w:val="002D09DF"/>
    <w:rsid w:val="002D11B5"/>
    <w:rsid w:val="002D1D57"/>
    <w:rsid w:val="002D1D72"/>
    <w:rsid w:val="002D2199"/>
    <w:rsid w:val="002D2384"/>
    <w:rsid w:val="002D2E2E"/>
    <w:rsid w:val="002D4973"/>
    <w:rsid w:val="002D4A91"/>
    <w:rsid w:val="002D5680"/>
    <w:rsid w:val="002D786B"/>
    <w:rsid w:val="002E04EB"/>
    <w:rsid w:val="002E08D5"/>
    <w:rsid w:val="002E0D5C"/>
    <w:rsid w:val="002E0F36"/>
    <w:rsid w:val="002E11A2"/>
    <w:rsid w:val="002E1F2F"/>
    <w:rsid w:val="002E276E"/>
    <w:rsid w:val="002E2A4A"/>
    <w:rsid w:val="002E3E88"/>
    <w:rsid w:val="002E42DE"/>
    <w:rsid w:val="002E48F5"/>
    <w:rsid w:val="002E50CA"/>
    <w:rsid w:val="002E51AD"/>
    <w:rsid w:val="002E57D1"/>
    <w:rsid w:val="002E5B4A"/>
    <w:rsid w:val="002E7995"/>
    <w:rsid w:val="002F1660"/>
    <w:rsid w:val="002F1A85"/>
    <w:rsid w:val="002F1C9E"/>
    <w:rsid w:val="002F2367"/>
    <w:rsid w:val="002F2D03"/>
    <w:rsid w:val="002F30C8"/>
    <w:rsid w:val="002F34BE"/>
    <w:rsid w:val="002F36BD"/>
    <w:rsid w:val="002F421C"/>
    <w:rsid w:val="002F4347"/>
    <w:rsid w:val="002F4495"/>
    <w:rsid w:val="002F4A27"/>
    <w:rsid w:val="002F4A2C"/>
    <w:rsid w:val="002F605A"/>
    <w:rsid w:val="002F6898"/>
    <w:rsid w:val="002F785B"/>
    <w:rsid w:val="002F7BE8"/>
    <w:rsid w:val="00300830"/>
    <w:rsid w:val="003009A3"/>
    <w:rsid w:val="00300C22"/>
    <w:rsid w:val="00301BF0"/>
    <w:rsid w:val="00301CD6"/>
    <w:rsid w:val="00302F6D"/>
    <w:rsid w:val="003030CD"/>
    <w:rsid w:val="0030397B"/>
    <w:rsid w:val="00303D22"/>
    <w:rsid w:val="00304153"/>
    <w:rsid w:val="0030470E"/>
    <w:rsid w:val="00304863"/>
    <w:rsid w:val="003048A3"/>
    <w:rsid w:val="00304B0E"/>
    <w:rsid w:val="00307163"/>
    <w:rsid w:val="00307CD7"/>
    <w:rsid w:val="003107E7"/>
    <w:rsid w:val="00311BAD"/>
    <w:rsid w:val="00311F4D"/>
    <w:rsid w:val="003129AC"/>
    <w:rsid w:val="00312A26"/>
    <w:rsid w:val="00312C6F"/>
    <w:rsid w:val="00313006"/>
    <w:rsid w:val="003133C1"/>
    <w:rsid w:val="0031479C"/>
    <w:rsid w:val="00315815"/>
    <w:rsid w:val="003160FA"/>
    <w:rsid w:val="003163C3"/>
    <w:rsid w:val="003167E3"/>
    <w:rsid w:val="0031681B"/>
    <w:rsid w:val="00320BA9"/>
    <w:rsid w:val="00320C33"/>
    <w:rsid w:val="00321674"/>
    <w:rsid w:val="00322003"/>
    <w:rsid w:val="003221BB"/>
    <w:rsid w:val="0032225C"/>
    <w:rsid w:val="003244FA"/>
    <w:rsid w:val="00324D89"/>
    <w:rsid w:val="00326170"/>
    <w:rsid w:val="003269A0"/>
    <w:rsid w:val="00326EF0"/>
    <w:rsid w:val="003274B8"/>
    <w:rsid w:val="00327653"/>
    <w:rsid w:val="003307E2"/>
    <w:rsid w:val="00330FBC"/>
    <w:rsid w:val="003315AE"/>
    <w:rsid w:val="00333610"/>
    <w:rsid w:val="00334C97"/>
    <w:rsid w:val="00335AB8"/>
    <w:rsid w:val="00335FA8"/>
    <w:rsid w:val="00336C7D"/>
    <w:rsid w:val="00336E4C"/>
    <w:rsid w:val="003377C6"/>
    <w:rsid w:val="00337FD0"/>
    <w:rsid w:val="00343088"/>
    <w:rsid w:val="00343122"/>
    <w:rsid w:val="003447A1"/>
    <w:rsid w:val="003450A1"/>
    <w:rsid w:val="003466E6"/>
    <w:rsid w:val="00350162"/>
    <w:rsid w:val="00350D9F"/>
    <w:rsid w:val="0035127C"/>
    <w:rsid w:val="003512FC"/>
    <w:rsid w:val="00352133"/>
    <w:rsid w:val="00352D52"/>
    <w:rsid w:val="00354713"/>
    <w:rsid w:val="00354D76"/>
    <w:rsid w:val="0035614C"/>
    <w:rsid w:val="00356907"/>
    <w:rsid w:val="0035753F"/>
    <w:rsid w:val="003611F5"/>
    <w:rsid w:val="003612F4"/>
    <w:rsid w:val="003613E7"/>
    <w:rsid w:val="00361E9F"/>
    <w:rsid w:val="00361FB0"/>
    <w:rsid w:val="00362655"/>
    <w:rsid w:val="003630A8"/>
    <w:rsid w:val="0036460F"/>
    <w:rsid w:val="0036469E"/>
    <w:rsid w:val="00365001"/>
    <w:rsid w:val="003658FD"/>
    <w:rsid w:val="00366388"/>
    <w:rsid w:val="00366730"/>
    <w:rsid w:val="00367194"/>
    <w:rsid w:val="003712FE"/>
    <w:rsid w:val="003716BA"/>
    <w:rsid w:val="00371B07"/>
    <w:rsid w:val="003721CB"/>
    <w:rsid w:val="00373528"/>
    <w:rsid w:val="00373CD9"/>
    <w:rsid w:val="003748EC"/>
    <w:rsid w:val="003750F0"/>
    <w:rsid w:val="00375EA1"/>
    <w:rsid w:val="00376545"/>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70A"/>
    <w:rsid w:val="00390E02"/>
    <w:rsid w:val="003926C8"/>
    <w:rsid w:val="003929F4"/>
    <w:rsid w:val="00392B45"/>
    <w:rsid w:val="00393EE9"/>
    <w:rsid w:val="00395727"/>
    <w:rsid w:val="003957A5"/>
    <w:rsid w:val="00395E12"/>
    <w:rsid w:val="003A11FC"/>
    <w:rsid w:val="003A26DA"/>
    <w:rsid w:val="003A2791"/>
    <w:rsid w:val="003A29A7"/>
    <w:rsid w:val="003A377A"/>
    <w:rsid w:val="003A388C"/>
    <w:rsid w:val="003A3925"/>
    <w:rsid w:val="003A4A07"/>
    <w:rsid w:val="003A5D2A"/>
    <w:rsid w:val="003A6B87"/>
    <w:rsid w:val="003A6CF5"/>
    <w:rsid w:val="003B15B2"/>
    <w:rsid w:val="003B1C5A"/>
    <w:rsid w:val="003B3C39"/>
    <w:rsid w:val="003B41C7"/>
    <w:rsid w:val="003B550B"/>
    <w:rsid w:val="003B55AC"/>
    <w:rsid w:val="003B606F"/>
    <w:rsid w:val="003B63A1"/>
    <w:rsid w:val="003B766F"/>
    <w:rsid w:val="003B7CA2"/>
    <w:rsid w:val="003B7CCB"/>
    <w:rsid w:val="003B7D17"/>
    <w:rsid w:val="003C018C"/>
    <w:rsid w:val="003C02D7"/>
    <w:rsid w:val="003C1916"/>
    <w:rsid w:val="003C1B59"/>
    <w:rsid w:val="003C2555"/>
    <w:rsid w:val="003C2789"/>
    <w:rsid w:val="003C2A64"/>
    <w:rsid w:val="003C3969"/>
    <w:rsid w:val="003C46B8"/>
    <w:rsid w:val="003C498C"/>
    <w:rsid w:val="003C4D66"/>
    <w:rsid w:val="003C5878"/>
    <w:rsid w:val="003C61A4"/>
    <w:rsid w:val="003C7281"/>
    <w:rsid w:val="003C7CD9"/>
    <w:rsid w:val="003D02AA"/>
    <w:rsid w:val="003D05AB"/>
    <w:rsid w:val="003D15F1"/>
    <w:rsid w:val="003D2455"/>
    <w:rsid w:val="003D2998"/>
    <w:rsid w:val="003D2D62"/>
    <w:rsid w:val="003D303E"/>
    <w:rsid w:val="003D41A5"/>
    <w:rsid w:val="003D4829"/>
    <w:rsid w:val="003D49BE"/>
    <w:rsid w:val="003D4B35"/>
    <w:rsid w:val="003D4DFB"/>
    <w:rsid w:val="003D5423"/>
    <w:rsid w:val="003D5E56"/>
    <w:rsid w:val="003D7FD9"/>
    <w:rsid w:val="003DB44A"/>
    <w:rsid w:val="003E00C7"/>
    <w:rsid w:val="003E0826"/>
    <w:rsid w:val="003E178F"/>
    <w:rsid w:val="003E192D"/>
    <w:rsid w:val="003E3492"/>
    <w:rsid w:val="003E3BD7"/>
    <w:rsid w:val="003E5D86"/>
    <w:rsid w:val="003E61C4"/>
    <w:rsid w:val="003E703E"/>
    <w:rsid w:val="003E7249"/>
    <w:rsid w:val="003F006E"/>
    <w:rsid w:val="003F1609"/>
    <w:rsid w:val="003F1FF4"/>
    <w:rsid w:val="003F209F"/>
    <w:rsid w:val="003F20A4"/>
    <w:rsid w:val="003F2269"/>
    <w:rsid w:val="003F2563"/>
    <w:rsid w:val="003F39CA"/>
    <w:rsid w:val="003F6397"/>
    <w:rsid w:val="003F6420"/>
    <w:rsid w:val="003F65A2"/>
    <w:rsid w:val="003F6FB8"/>
    <w:rsid w:val="00401486"/>
    <w:rsid w:val="0040175F"/>
    <w:rsid w:val="00401840"/>
    <w:rsid w:val="00401BD4"/>
    <w:rsid w:val="00401E63"/>
    <w:rsid w:val="00404490"/>
    <w:rsid w:val="004045CD"/>
    <w:rsid w:val="0040474C"/>
    <w:rsid w:val="00404BDB"/>
    <w:rsid w:val="0040513C"/>
    <w:rsid w:val="00405AAD"/>
    <w:rsid w:val="00405F9B"/>
    <w:rsid w:val="00406DD6"/>
    <w:rsid w:val="00407018"/>
    <w:rsid w:val="0040728B"/>
    <w:rsid w:val="004077D8"/>
    <w:rsid w:val="00407C14"/>
    <w:rsid w:val="004121A9"/>
    <w:rsid w:val="00412560"/>
    <w:rsid w:val="00414014"/>
    <w:rsid w:val="00414334"/>
    <w:rsid w:val="00414C6A"/>
    <w:rsid w:val="00414C96"/>
    <w:rsid w:val="004152F8"/>
    <w:rsid w:val="004161CE"/>
    <w:rsid w:val="004179DF"/>
    <w:rsid w:val="00421669"/>
    <w:rsid w:val="004226C7"/>
    <w:rsid w:val="0042318F"/>
    <w:rsid w:val="00423551"/>
    <w:rsid w:val="0042446F"/>
    <w:rsid w:val="004264D8"/>
    <w:rsid w:val="00426D57"/>
    <w:rsid w:val="00427CD6"/>
    <w:rsid w:val="004302C8"/>
    <w:rsid w:val="0043152D"/>
    <w:rsid w:val="00431910"/>
    <w:rsid w:val="0043238E"/>
    <w:rsid w:val="00432996"/>
    <w:rsid w:val="0043389B"/>
    <w:rsid w:val="00434272"/>
    <w:rsid w:val="00434621"/>
    <w:rsid w:val="00435EBC"/>
    <w:rsid w:val="0043628B"/>
    <w:rsid w:val="004366BF"/>
    <w:rsid w:val="00437496"/>
    <w:rsid w:val="00437BBC"/>
    <w:rsid w:val="00440CA1"/>
    <w:rsid w:val="00440D3A"/>
    <w:rsid w:val="0044236D"/>
    <w:rsid w:val="00442CEB"/>
    <w:rsid w:val="00443DA8"/>
    <w:rsid w:val="004441DF"/>
    <w:rsid w:val="0044429A"/>
    <w:rsid w:val="00445C0E"/>
    <w:rsid w:val="004471BF"/>
    <w:rsid w:val="0044732A"/>
    <w:rsid w:val="00450343"/>
    <w:rsid w:val="004503BB"/>
    <w:rsid w:val="00450C92"/>
    <w:rsid w:val="00451278"/>
    <w:rsid w:val="00451B4D"/>
    <w:rsid w:val="0045458E"/>
    <w:rsid w:val="00454DEA"/>
    <w:rsid w:val="0045667F"/>
    <w:rsid w:val="00460C69"/>
    <w:rsid w:val="00460C93"/>
    <w:rsid w:val="004612C5"/>
    <w:rsid w:val="0046219C"/>
    <w:rsid w:val="004623E9"/>
    <w:rsid w:val="00462FC3"/>
    <w:rsid w:val="00463F55"/>
    <w:rsid w:val="00464CE4"/>
    <w:rsid w:val="004655B1"/>
    <w:rsid w:val="00465713"/>
    <w:rsid w:val="0046766E"/>
    <w:rsid w:val="0046770C"/>
    <w:rsid w:val="004677CF"/>
    <w:rsid w:val="004700C5"/>
    <w:rsid w:val="004705CF"/>
    <w:rsid w:val="00470DA1"/>
    <w:rsid w:val="00470F7B"/>
    <w:rsid w:val="00472524"/>
    <w:rsid w:val="00472636"/>
    <w:rsid w:val="00472690"/>
    <w:rsid w:val="00472944"/>
    <w:rsid w:val="00473216"/>
    <w:rsid w:val="004736D8"/>
    <w:rsid w:val="004743A3"/>
    <w:rsid w:val="00474AEF"/>
    <w:rsid w:val="00474B2A"/>
    <w:rsid w:val="00475325"/>
    <w:rsid w:val="004756DD"/>
    <w:rsid w:val="004804B5"/>
    <w:rsid w:val="00480E34"/>
    <w:rsid w:val="004817F5"/>
    <w:rsid w:val="00481A6F"/>
    <w:rsid w:val="00481B94"/>
    <w:rsid w:val="00483244"/>
    <w:rsid w:val="0048353B"/>
    <w:rsid w:val="004837A7"/>
    <w:rsid w:val="00484111"/>
    <w:rsid w:val="00484972"/>
    <w:rsid w:val="00484A84"/>
    <w:rsid w:val="00485601"/>
    <w:rsid w:val="004873A9"/>
    <w:rsid w:val="00487648"/>
    <w:rsid w:val="004878AB"/>
    <w:rsid w:val="004879B2"/>
    <w:rsid w:val="00487F02"/>
    <w:rsid w:val="00490033"/>
    <w:rsid w:val="00490B46"/>
    <w:rsid w:val="0049120C"/>
    <w:rsid w:val="004916E6"/>
    <w:rsid w:val="0049277E"/>
    <w:rsid w:val="00492A7D"/>
    <w:rsid w:val="00492D1D"/>
    <w:rsid w:val="00492F98"/>
    <w:rsid w:val="004949BF"/>
    <w:rsid w:val="00494B25"/>
    <w:rsid w:val="004954AE"/>
    <w:rsid w:val="00496052"/>
    <w:rsid w:val="004964B0"/>
    <w:rsid w:val="00497131"/>
    <w:rsid w:val="00497FBA"/>
    <w:rsid w:val="004A14DA"/>
    <w:rsid w:val="004A1CC9"/>
    <w:rsid w:val="004A2007"/>
    <w:rsid w:val="004A204B"/>
    <w:rsid w:val="004A3B05"/>
    <w:rsid w:val="004A3C33"/>
    <w:rsid w:val="004A47E1"/>
    <w:rsid w:val="004A5871"/>
    <w:rsid w:val="004A5CE1"/>
    <w:rsid w:val="004A6D60"/>
    <w:rsid w:val="004A71A7"/>
    <w:rsid w:val="004A7E3A"/>
    <w:rsid w:val="004B00E1"/>
    <w:rsid w:val="004B0F03"/>
    <w:rsid w:val="004B2041"/>
    <w:rsid w:val="004B21BF"/>
    <w:rsid w:val="004B25F8"/>
    <w:rsid w:val="004B270B"/>
    <w:rsid w:val="004B2DC8"/>
    <w:rsid w:val="004B6E50"/>
    <w:rsid w:val="004B770C"/>
    <w:rsid w:val="004C0CF3"/>
    <w:rsid w:val="004C2B45"/>
    <w:rsid w:val="004C31A8"/>
    <w:rsid w:val="004C3CA5"/>
    <w:rsid w:val="004C3E2C"/>
    <w:rsid w:val="004C3F34"/>
    <w:rsid w:val="004C587D"/>
    <w:rsid w:val="004C5F87"/>
    <w:rsid w:val="004C6E93"/>
    <w:rsid w:val="004D0558"/>
    <w:rsid w:val="004D0C36"/>
    <w:rsid w:val="004D0CD2"/>
    <w:rsid w:val="004D0F35"/>
    <w:rsid w:val="004D1422"/>
    <w:rsid w:val="004D17E1"/>
    <w:rsid w:val="004D2D1C"/>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4AB8"/>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4DBC"/>
    <w:rsid w:val="00514EA4"/>
    <w:rsid w:val="005158A2"/>
    <w:rsid w:val="00515DD8"/>
    <w:rsid w:val="00516351"/>
    <w:rsid w:val="005166AA"/>
    <w:rsid w:val="00521286"/>
    <w:rsid w:val="005216B9"/>
    <w:rsid w:val="00522730"/>
    <w:rsid w:val="00524055"/>
    <w:rsid w:val="0052465B"/>
    <w:rsid w:val="00524B6E"/>
    <w:rsid w:val="00524D1C"/>
    <w:rsid w:val="00524E38"/>
    <w:rsid w:val="0052527F"/>
    <w:rsid w:val="00525F9A"/>
    <w:rsid w:val="00527BEE"/>
    <w:rsid w:val="00530BF4"/>
    <w:rsid w:val="00530DE6"/>
    <w:rsid w:val="005314E0"/>
    <w:rsid w:val="005317FA"/>
    <w:rsid w:val="00532134"/>
    <w:rsid w:val="005323FD"/>
    <w:rsid w:val="005324F5"/>
    <w:rsid w:val="005325D8"/>
    <w:rsid w:val="00532B81"/>
    <w:rsid w:val="00536001"/>
    <w:rsid w:val="00536FEF"/>
    <w:rsid w:val="00541725"/>
    <w:rsid w:val="00543154"/>
    <w:rsid w:val="00543658"/>
    <w:rsid w:val="00545648"/>
    <w:rsid w:val="00545C00"/>
    <w:rsid w:val="005461C8"/>
    <w:rsid w:val="00547640"/>
    <w:rsid w:val="00550E7D"/>
    <w:rsid w:val="00550F0A"/>
    <w:rsid w:val="005549D1"/>
    <w:rsid w:val="005553C5"/>
    <w:rsid w:val="00556F8A"/>
    <w:rsid w:val="0055723E"/>
    <w:rsid w:val="005578E9"/>
    <w:rsid w:val="00557ECB"/>
    <w:rsid w:val="00560504"/>
    <w:rsid w:val="00560A58"/>
    <w:rsid w:val="00560E1C"/>
    <w:rsid w:val="00561496"/>
    <w:rsid w:val="0056235A"/>
    <w:rsid w:val="005626B6"/>
    <w:rsid w:val="0056357E"/>
    <w:rsid w:val="005658B0"/>
    <w:rsid w:val="005669C1"/>
    <w:rsid w:val="00566D17"/>
    <w:rsid w:val="005670B8"/>
    <w:rsid w:val="00567EAE"/>
    <w:rsid w:val="00572D5D"/>
    <w:rsid w:val="00572EB1"/>
    <w:rsid w:val="005731B9"/>
    <w:rsid w:val="00573A2D"/>
    <w:rsid w:val="00574885"/>
    <w:rsid w:val="005754DA"/>
    <w:rsid w:val="005755AC"/>
    <w:rsid w:val="00576196"/>
    <w:rsid w:val="00577749"/>
    <w:rsid w:val="00577794"/>
    <w:rsid w:val="00580B4A"/>
    <w:rsid w:val="00581DDB"/>
    <w:rsid w:val="005823C3"/>
    <w:rsid w:val="0058276F"/>
    <w:rsid w:val="00583BD9"/>
    <w:rsid w:val="00584EB1"/>
    <w:rsid w:val="00586256"/>
    <w:rsid w:val="0058625C"/>
    <w:rsid w:val="005874CD"/>
    <w:rsid w:val="005905DC"/>
    <w:rsid w:val="005907AA"/>
    <w:rsid w:val="00591916"/>
    <w:rsid w:val="00592638"/>
    <w:rsid w:val="00593EB6"/>
    <w:rsid w:val="0059528E"/>
    <w:rsid w:val="00595A00"/>
    <w:rsid w:val="0059737A"/>
    <w:rsid w:val="0059776D"/>
    <w:rsid w:val="005A12E0"/>
    <w:rsid w:val="005A1D78"/>
    <w:rsid w:val="005A204C"/>
    <w:rsid w:val="005A2196"/>
    <w:rsid w:val="005A368B"/>
    <w:rsid w:val="005A4127"/>
    <w:rsid w:val="005A4D7D"/>
    <w:rsid w:val="005A4EA6"/>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38C3"/>
    <w:rsid w:val="005D4032"/>
    <w:rsid w:val="005D4EE4"/>
    <w:rsid w:val="005D5692"/>
    <w:rsid w:val="005E0BF5"/>
    <w:rsid w:val="005E0CA0"/>
    <w:rsid w:val="005E113E"/>
    <w:rsid w:val="005E2D64"/>
    <w:rsid w:val="005E59F3"/>
    <w:rsid w:val="005E6002"/>
    <w:rsid w:val="005E606C"/>
    <w:rsid w:val="005E6E5D"/>
    <w:rsid w:val="005F015C"/>
    <w:rsid w:val="005F037A"/>
    <w:rsid w:val="005F06E5"/>
    <w:rsid w:val="005F3C7B"/>
    <w:rsid w:val="005F5075"/>
    <w:rsid w:val="005F535A"/>
    <w:rsid w:val="005F5B46"/>
    <w:rsid w:val="005F6460"/>
    <w:rsid w:val="005F6DA2"/>
    <w:rsid w:val="005F7BFB"/>
    <w:rsid w:val="00600104"/>
    <w:rsid w:val="00600371"/>
    <w:rsid w:val="00602006"/>
    <w:rsid w:val="006031AD"/>
    <w:rsid w:val="0060405E"/>
    <w:rsid w:val="00604C80"/>
    <w:rsid w:val="006053EF"/>
    <w:rsid w:val="00605B08"/>
    <w:rsid w:val="0060636C"/>
    <w:rsid w:val="006065D4"/>
    <w:rsid w:val="00606B15"/>
    <w:rsid w:val="00612B91"/>
    <w:rsid w:val="00613A65"/>
    <w:rsid w:val="00613D2F"/>
    <w:rsid w:val="006142A8"/>
    <w:rsid w:val="00614F23"/>
    <w:rsid w:val="006157AD"/>
    <w:rsid w:val="00615A7E"/>
    <w:rsid w:val="00616577"/>
    <w:rsid w:val="00620345"/>
    <w:rsid w:val="006222D8"/>
    <w:rsid w:val="00622747"/>
    <w:rsid w:val="00622793"/>
    <w:rsid w:val="00624953"/>
    <w:rsid w:val="00624A6A"/>
    <w:rsid w:val="006263AE"/>
    <w:rsid w:val="00626DBB"/>
    <w:rsid w:val="00627333"/>
    <w:rsid w:val="00627C74"/>
    <w:rsid w:val="006316A7"/>
    <w:rsid w:val="00631BEE"/>
    <w:rsid w:val="00631EB6"/>
    <w:rsid w:val="006326C2"/>
    <w:rsid w:val="00632ACA"/>
    <w:rsid w:val="00633BAF"/>
    <w:rsid w:val="00635FFB"/>
    <w:rsid w:val="00636E92"/>
    <w:rsid w:val="00642F14"/>
    <w:rsid w:val="006432E3"/>
    <w:rsid w:val="00644A58"/>
    <w:rsid w:val="00645E05"/>
    <w:rsid w:val="00645ED8"/>
    <w:rsid w:val="006468F6"/>
    <w:rsid w:val="006473C9"/>
    <w:rsid w:val="006476B6"/>
    <w:rsid w:val="00650894"/>
    <w:rsid w:val="00651C85"/>
    <w:rsid w:val="00652053"/>
    <w:rsid w:val="006547B5"/>
    <w:rsid w:val="00654AF8"/>
    <w:rsid w:val="006558E7"/>
    <w:rsid w:val="0065611A"/>
    <w:rsid w:val="00656BBA"/>
    <w:rsid w:val="006604D5"/>
    <w:rsid w:val="00660F59"/>
    <w:rsid w:val="00661616"/>
    <w:rsid w:val="00661A02"/>
    <w:rsid w:val="00661D84"/>
    <w:rsid w:val="00662755"/>
    <w:rsid w:val="00663E2B"/>
    <w:rsid w:val="00665227"/>
    <w:rsid w:val="00666E7B"/>
    <w:rsid w:val="0067040C"/>
    <w:rsid w:val="00670A77"/>
    <w:rsid w:val="0067178C"/>
    <w:rsid w:val="00672650"/>
    <w:rsid w:val="00672F4C"/>
    <w:rsid w:val="00673F36"/>
    <w:rsid w:val="00674653"/>
    <w:rsid w:val="006751C1"/>
    <w:rsid w:val="0067549E"/>
    <w:rsid w:val="00675594"/>
    <w:rsid w:val="00675954"/>
    <w:rsid w:val="006766A4"/>
    <w:rsid w:val="00676AAB"/>
    <w:rsid w:val="00676E65"/>
    <w:rsid w:val="00677C9E"/>
    <w:rsid w:val="00680DF5"/>
    <w:rsid w:val="00683214"/>
    <w:rsid w:val="0068356F"/>
    <w:rsid w:val="00683893"/>
    <w:rsid w:val="006867EE"/>
    <w:rsid w:val="00687016"/>
    <w:rsid w:val="00687616"/>
    <w:rsid w:val="0069149A"/>
    <w:rsid w:val="0069198D"/>
    <w:rsid w:val="00693581"/>
    <w:rsid w:val="0069360A"/>
    <w:rsid w:val="0069387E"/>
    <w:rsid w:val="00694DC8"/>
    <w:rsid w:val="0069587A"/>
    <w:rsid w:val="00695A47"/>
    <w:rsid w:val="00696935"/>
    <w:rsid w:val="00697411"/>
    <w:rsid w:val="006A155C"/>
    <w:rsid w:val="006A22D4"/>
    <w:rsid w:val="006A26C3"/>
    <w:rsid w:val="006A2B23"/>
    <w:rsid w:val="006A2CAC"/>
    <w:rsid w:val="006A2D2C"/>
    <w:rsid w:val="006A3776"/>
    <w:rsid w:val="006A391D"/>
    <w:rsid w:val="006A3B40"/>
    <w:rsid w:val="006A4021"/>
    <w:rsid w:val="006A5110"/>
    <w:rsid w:val="006A59F0"/>
    <w:rsid w:val="006A6B5A"/>
    <w:rsid w:val="006A73F2"/>
    <w:rsid w:val="006A7EE1"/>
    <w:rsid w:val="006B024E"/>
    <w:rsid w:val="006B0877"/>
    <w:rsid w:val="006B0D6C"/>
    <w:rsid w:val="006B0F68"/>
    <w:rsid w:val="006B26FA"/>
    <w:rsid w:val="006B3880"/>
    <w:rsid w:val="006B3D99"/>
    <w:rsid w:val="006B4466"/>
    <w:rsid w:val="006B4AD5"/>
    <w:rsid w:val="006B5687"/>
    <w:rsid w:val="006B5FDB"/>
    <w:rsid w:val="006B6322"/>
    <w:rsid w:val="006B6694"/>
    <w:rsid w:val="006B777D"/>
    <w:rsid w:val="006B7840"/>
    <w:rsid w:val="006B797F"/>
    <w:rsid w:val="006B7FA2"/>
    <w:rsid w:val="006C0A7B"/>
    <w:rsid w:val="006C174C"/>
    <w:rsid w:val="006C1907"/>
    <w:rsid w:val="006C1BFE"/>
    <w:rsid w:val="006C267F"/>
    <w:rsid w:val="006C2872"/>
    <w:rsid w:val="006C2E6A"/>
    <w:rsid w:val="006C2E85"/>
    <w:rsid w:val="006C36AD"/>
    <w:rsid w:val="006C59A5"/>
    <w:rsid w:val="006C5ACF"/>
    <w:rsid w:val="006C5B67"/>
    <w:rsid w:val="006C613B"/>
    <w:rsid w:val="006C636E"/>
    <w:rsid w:val="006C6398"/>
    <w:rsid w:val="006C6AB3"/>
    <w:rsid w:val="006D0C95"/>
    <w:rsid w:val="006D11A1"/>
    <w:rsid w:val="006D2489"/>
    <w:rsid w:val="006D25A9"/>
    <w:rsid w:val="006D2ACE"/>
    <w:rsid w:val="006D4BAC"/>
    <w:rsid w:val="006D5330"/>
    <w:rsid w:val="006D5433"/>
    <w:rsid w:val="006D6DB1"/>
    <w:rsid w:val="006D7091"/>
    <w:rsid w:val="006E2B0D"/>
    <w:rsid w:val="006E30D6"/>
    <w:rsid w:val="006E35EB"/>
    <w:rsid w:val="006E38C0"/>
    <w:rsid w:val="006E3E90"/>
    <w:rsid w:val="006E4181"/>
    <w:rsid w:val="006E49E9"/>
    <w:rsid w:val="006E5BE6"/>
    <w:rsid w:val="006E5D13"/>
    <w:rsid w:val="006E6003"/>
    <w:rsid w:val="006E657B"/>
    <w:rsid w:val="006E72F7"/>
    <w:rsid w:val="006E7E92"/>
    <w:rsid w:val="006F029B"/>
    <w:rsid w:val="006F04C4"/>
    <w:rsid w:val="006F0B05"/>
    <w:rsid w:val="006F1C07"/>
    <w:rsid w:val="006F1EC6"/>
    <w:rsid w:val="006F265B"/>
    <w:rsid w:val="006F3022"/>
    <w:rsid w:val="006F3310"/>
    <w:rsid w:val="006F4263"/>
    <w:rsid w:val="006F4EEB"/>
    <w:rsid w:val="006F55FD"/>
    <w:rsid w:val="006F6007"/>
    <w:rsid w:val="006F6DDC"/>
    <w:rsid w:val="00700223"/>
    <w:rsid w:val="00700499"/>
    <w:rsid w:val="007009B4"/>
    <w:rsid w:val="00700F88"/>
    <w:rsid w:val="007015A8"/>
    <w:rsid w:val="0070188E"/>
    <w:rsid w:val="00701B4A"/>
    <w:rsid w:val="00703495"/>
    <w:rsid w:val="00703B7F"/>
    <w:rsid w:val="00703D64"/>
    <w:rsid w:val="007049E2"/>
    <w:rsid w:val="00704BAA"/>
    <w:rsid w:val="00705CC5"/>
    <w:rsid w:val="00707135"/>
    <w:rsid w:val="007077B5"/>
    <w:rsid w:val="00707810"/>
    <w:rsid w:val="0071192E"/>
    <w:rsid w:val="00713EE6"/>
    <w:rsid w:val="007157BD"/>
    <w:rsid w:val="00715D0C"/>
    <w:rsid w:val="007169E0"/>
    <w:rsid w:val="00717FB0"/>
    <w:rsid w:val="00720FFF"/>
    <w:rsid w:val="0072179C"/>
    <w:rsid w:val="00721CD9"/>
    <w:rsid w:val="00721D6A"/>
    <w:rsid w:val="0072224B"/>
    <w:rsid w:val="0072244B"/>
    <w:rsid w:val="00722D14"/>
    <w:rsid w:val="00722E36"/>
    <w:rsid w:val="0072382E"/>
    <w:rsid w:val="00723DD3"/>
    <w:rsid w:val="0072598F"/>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30C"/>
    <w:rsid w:val="0074163B"/>
    <w:rsid w:val="00742C0B"/>
    <w:rsid w:val="00742E78"/>
    <w:rsid w:val="00744230"/>
    <w:rsid w:val="007462E2"/>
    <w:rsid w:val="00746780"/>
    <w:rsid w:val="00747817"/>
    <w:rsid w:val="00747E5F"/>
    <w:rsid w:val="00750143"/>
    <w:rsid w:val="00751095"/>
    <w:rsid w:val="00751A33"/>
    <w:rsid w:val="00751A45"/>
    <w:rsid w:val="0075235B"/>
    <w:rsid w:val="00752679"/>
    <w:rsid w:val="00752FCD"/>
    <w:rsid w:val="0075385D"/>
    <w:rsid w:val="007607C2"/>
    <w:rsid w:val="00760D54"/>
    <w:rsid w:val="0076136C"/>
    <w:rsid w:val="00761B95"/>
    <w:rsid w:val="00761F4F"/>
    <w:rsid w:val="0076372B"/>
    <w:rsid w:val="00764F41"/>
    <w:rsid w:val="00765DB6"/>
    <w:rsid w:val="0076612D"/>
    <w:rsid w:val="007668B6"/>
    <w:rsid w:val="00766E43"/>
    <w:rsid w:val="00767487"/>
    <w:rsid w:val="007710C8"/>
    <w:rsid w:val="00772CFB"/>
    <w:rsid w:val="0077355E"/>
    <w:rsid w:val="00773B81"/>
    <w:rsid w:val="00773D43"/>
    <w:rsid w:val="007742FD"/>
    <w:rsid w:val="00774AF2"/>
    <w:rsid w:val="0077512C"/>
    <w:rsid w:val="007752FD"/>
    <w:rsid w:val="00775630"/>
    <w:rsid w:val="00775DD9"/>
    <w:rsid w:val="007774DA"/>
    <w:rsid w:val="0078051D"/>
    <w:rsid w:val="00780A7B"/>
    <w:rsid w:val="007829EA"/>
    <w:rsid w:val="0078302B"/>
    <w:rsid w:val="00784222"/>
    <w:rsid w:val="00785459"/>
    <w:rsid w:val="00785519"/>
    <w:rsid w:val="007860D0"/>
    <w:rsid w:val="0078701B"/>
    <w:rsid w:val="00790AEA"/>
    <w:rsid w:val="00790DB9"/>
    <w:rsid w:val="00791BDF"/>
    <w:rsid w:val="007926B7"/>
    <w:rsid w:val="00795434"/>
    <w:rsid w:val="00795B3E"/>
    <w:rsid w:val="00797371"/>
    <w:rsid w:val="007A00C7"/>
    <w:rsid w:val="007A0CE2"/>
    <w:rsid w:val="007A1154"/>
    <w:rsid w:val="007A279A"/>
    <w:rsid w:val="007A3BE5"/>
    <w:rsid w:val="007A4590"/>
    <w:rsid w:val="007A5A8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4F73"/>
    <w:rsid w:val="007B6081"/>
    <w:rsid w:val="007B6FB5"/>
    <w:rsid w:val="007C00FD"/>
    <w:rsid w:val="007C0824"/>
    <w:rsid w:val="007C1760"/>
    <w:rsid w:val="007C2448"/>
    <w:rsid w:val="007C26C6"/>
    <w:rsid w:val="007C3F20"/>
    <w:rsid w:val="007C4357"/>
    <w:rsid w:val="007C4A75"/>
    <w:rsid w:val="007C560A"/>
    <w:rsid w:val="007C6020"/>
    <w:rsid w:val="007C60C8"/>
    <w:rsid w:val="007C61E7"/>
    <w:rsid w:val="007C7538"/>
    <w:rsid w:val="007D028C"/>
    <w:rsid w:val="007D215C"/>
    <w:rsid w:val="007D3AFA"/>
    <w:rsid w:val="007D4671"/>
    <w:rsid w:val="007D4A52"/>
    <w:rsid w:val="007D7240"/>
    <w:rsid w:val="007D7590"/>
    <w:rsid w:val="007E0E3F"/>
    <w:rsid w:val="007E0E89"/>
    <w:rsid w:val="007E1A6E"/>
    <w:rsid w:val="007E29EE"/>
    <w:rsid w:val="007E2EC1"/>
    <w:rsid w:val="007E4FA0"/>
    <w:rsid w:val="007E5477"/>
    <w:rsid w:val="007E568F"/>
    <w:rsid w:val="007F0319"/>
    <w:rsid w:val="007F0C91"/>
    <w:rsid w:val="007F1510"/>
    <w:rsid w:val="007F3A45"/>
    <w:rsid w:val="007F4E8A"/>
    <w:rsid w:val="007F4F23"/>
    <w:rsid w:val="007F5B59"/>
    <w:rsid w:val="007F6155"/>
    <w:rsid w:val="007F6264"/>
    <w:rsid w:val="007F717B"/>
    <w:rsid w:val="007F7EDC"/>
    <w:rsid w:val="007F7FED"/>
    <w:rsid w:val="0080034E"/>
    <w:rsid w:val="00800CF6"/>
    <w:rsid w:val="00800FD3"/>
    <w:rsid w:val="008018A2"/>
    <w:rsid w:val="00802A03"/>
    <w:rsid w:val="00804BC6"/>
    <w:rsid w:val="00805F7C"/>
    <w:rsid w:val="00806DCD"/>
    <w:rsid w:val="008077C2"/>
    <w:rsid w:val="00807C9E"/>
    <w:rsid w:val="00807E67"/>
    <w:rsid w:val="0081066B"/>
    <w:rsid w:val="00811002"/>
    <w:rsid w:val="00811244"/>
    <w:rsid w:val="00811F8B"/>
    <w:rsid w:val="00812306"/>
    <w:rsid w:val="00812566"/>
    <w:rsid w:val="00812B48"/>
    <w:rsid w:val="00812C85"/>
    <w:rsid w:val="008130FC"/>
    <w:rsid w:val="00813902"/>
    <w:rsid w:val="00813C9E"/>
    <w:rsid w:val="00817820"/>
    <w:rsid w:val="00817D75"/>
    <w:rsid w:val="008202F2"/>
    <w:rsid w:val="00821E75"/>
    <w:rsid w:val="00822EB9"/>
    <w:rsid w:val="008238F4"/>
    <w:rsid w:val="00824AF1"/>
    <w:rsid w:val="00825491"/>
    <w:rsid w:val="00826222"/>
    <w:rsid w:val="008264C0"/>
    <w:rsid w:val="00826CA7"/>
    <w:rsid w:val="00826E0E"/>
    <w:rsid w:val="00827599"/>
    <w:rsid w:val="00827624"/>
    <w:rsid w:val="00827B2E"/>
    <w:rsid w:val="008312AB"/>
    <w:rsid w:val="00831896"/>
    <w:rsid w:val="0083327C"/>
    <w:rsid w:val="00833621"/>
    <w:rsid w:val="00833DD3"/>
    <w:rsid w:val="008344E0"/>
    <w:rsid w:val="00834771"/>
    <w:rsid w:val="00834C0C"/>
    <w:rsid w:val="00836859"/>
    <w:rsid w:val="00836DD5"/>
    <w:rsid w:val="00836DDB"/>
    <w:rsid w:val="0084114D"/>
    <w:rsid w:val="00842403"/>
    <w:rsid w:val="008425FD"/>
    <w:rsid w:val="00842CA0"/>
    <w:rsid w:val="00843C23"/>
    <w:rsid w:val="00843EFE"/>
    <w:rsid w:val="008454F1"/>
    <w:rsid w:val="008457A9"/>
    <w:rsid w:val="00845E85"/>
    <w:rsid w:val="00847549"/>
    <w:rsid w:val="00850767"/>
    <w:rsid w:val="00850EDB"/>
    <w:rsid w:val="00851518"/>
    <w:rsid w:val="0085293F"/>
    <w:rsid w:val="00852B5A"/>
    <w:rsid w:val="00853C8F"/>
    <w:rsid w:val="008546EF"/>
    <w:rsid w:val="00854741"/>
    <w:rsid w:val="00854776"/>
    <w:rsid w:val="00854C5F"/>
    <w:rsid w:val="00860216"/>
    <w:rsid w:val="00860BDB"/>
    <w:rsid w:val="00860CCD"/>
    <w:rsid w:val="00860F8F"/>
    <w:rsid w:val="00861D26"/>
    <w:rsid w:val="00861E73"/>
    <w:rsid w:val="008621A3"/>
    <w:rsid w:val="0086227A"/>
    <w:rsid w:val="008633BE"/>
    <w:rsid w:val="008634E0"/>
    <w:rsid w:val="008636EE"/>
    <w:rsid w:val="00863B92"/>
    <w:rsid w:val="00864A40"/>
    <w:rsid w:val="00864E5A"/>
    <w:rsid w:val="00865342"/>
    <w:rsid w:val="008664C1"/>
    <w:rsid w:val="00870C1C"/>
    <w:rsid w:val="00870EAB"/>
    <w:rsid w:val="00871711"/>
    <w:rsid w:val="00871976"/>
    <w:rsid w:val="008737AF"/>
    <w:rsid w:val="00873C53"/>
    <w:rsid w:val="0087410F"/>
    <w:rsid w:val="008741E2"/>
    <w:rsid w:val="008754C1"/>
    <w:rsid w:val="00875756"/>
    <w:rsid w:val="0087726E"/>
    <w:rsid w:val="00877423"/>
    <w:rsid w:val="008779B8"/>
    <w:rsid w:val="00881327"/>
    <w:rsid w:val="0088185C"/>
    <w:rsid w:val="00882E92"/>
    <w:rsid w:val="0088315A"/>
    <w:rsid w:val="00884047"/>
    <w:rsid w:val="00884303"/>
    <w:rsid w:val="00885481"/>
    <w:rsid w:val="00885D15"/>
    <w:rsid w:val="00885D2A"/>
    <w:rsid w:val="00886E5D"/>
    <w:rsid w:val="00886F6F"/>
    <w:rsid w:val="00887C2F"/>
    <w:rsid w:val="00887F6D"/>
    <w:rsid w:val="008905DD"/>
    <w:rsid w:val="00890B12"/>
    <w:rsid w:val="00890E8C"/>
    <w:rsid w:val="008915A6"/>
    <w:rsid w:val="0089163F"/>
    <w:rsid w:val="0089192E"/>
    <w:rsid w:val="00892A9D"/>
    <w:rsid w:val="008933DC"/>
    <w:rsid w:val="00893C71"/>
    <w:rsid w:val="00893E5E"/>
    <w:rsid w:val="00894239"/>
    <w:rsid w:val="0089567F"/>
    <w:rsid w:val="00897759"/>
    <w:rsid w:val="00897AB6"/>
    <w:rsid w:val="008A1023"/>
    <w:rsid w:val="008A1375"/>
    <w:rsid w:val="008A17DD"/>
    <w:rsid w:val="008A1974"/>
    <w:rsid w:val="008A19E9"/>
    <w:rsid w:val="008A48DA"/>
    <w:rsid w:val="008A49DD"/>
    <w:rsid w:val="008A665A"/>
    <w:rsid w:val="008A67C6"/>
    <w:rsid w:val="008A6EF3"/>
    <w:rsid w:val="008A7415"/>
    <w:rsid w:val="008A7FCC"/>
    <w:rsid w:val="008B00EF"/>
    <w:rsid w:val="008B014A"/>
    <w:rsid w:val="008B0285"/>
    <w:rsid w:val="008B1DC6"/>
    <w:rsid w:val="008B3DDC"/>
    <w:rsid w:val="008B537B"/>
    <w:rsid w:val="008B65C4"/>
    <w:rsid w:val="008B6750"/>
    <w:rsid w:val="008C146C"/>
    <w:rsid w:val="008C4012"/>
    <w:rsid w:val="008C4346"/>
    <w:rsid w:val="008C538E"/>
    <w:rsid w:val="008C5CD8"/>
    <w:rsid w:val="008C7C71"/>
    <w:rsid w:val="008D1DEB"/>
    <w:rsid w:val="008D2F3D"/>
    <w:rsid w:val="008D31F7"/>
    <w:rsid w:val="008D4105"/>
    <w:rsid w:val="008D613A"/>
    <w:rsid w:val="008D72E8"/>
    <w:rsid w:val="008D7979"/>
    <w:rsid w:val="008E0369"/>
    <w:rsid w:val="008E0AAB"/>
    <w:rsid w:val="008E17AB"/>
    <w:rsid w:val="008E1C3B"/>
    <w:rsid w:val="008E1CFA"/>
    <w:rsid w:val="008E27D0"/>
    <w:rsid w:val="008E2C37"/>
    <w:rsid w:val="008E34C8"/>
    <w:rsid w:val="008E37F7"/>
    <w:rsid w:val="008E47EF"/>
    <w:rsid w:val="008E54D0"/>
    <w:rsid w:val="008E5655"/>
    <w:rsid w:val="008E5B38"/>
    <w:rsid w:val="008E64D7"/>
    <w:rsid w:val="008E66A4"/>
    <w:rsid w:val="008E788F"/>
    <w:rsid w:val="008E7C6E"/>
    <w:rsid w:val="008F017E"/>
    <w:rsid w:val="008F088A"/>
    <w:rsid w:val="008F1671"/>
    <w:rsid w:val="008F1C25"/>
    <w:rsid w:val="008F2796"/>
    <w:rsid w:val="008F40B2"/>
    <w:rsid w:val="008F41CA"/>
    <w:rsid w:val="008F4324"/>
    <w:rsid w:val="008F5246"/>
    <w:rsid w:val="008F57B0"/>
    <w:rsid w:val="008F6570"/>
    <w:rsid w:val="008F6B95"/>
    <w:rsid w:val="008F7712"/>
    <w:rsid w:val="008F7F62"/>
    <w:rsid w:val="00901BE6"/>
    <w:rsid w:val="0090221E"/>
    <w:rsid w:val="009030F5"/>
    <w:rsid w:val="00905303"/>
    <w:rsid w:val="0090574D"/>
    <w:rsid w:val="00905E7B"/>
    <w:rsid w:val="00906574"/>
    <w:rsid w:val="009067BA"/>
    <w:rsid w:val="00911181"/>
    <w:rsid w:val="00911CA1"/>
    <w:rsid w:val="0091383D"/>
    <w:rsid w:val="00914321"/>
    <w:rsid w:val="00914D51"/>
    <w:rsid w:val="00915CDD"/>
    <w:rsid w:val="009161DA"/>
    <w:rsid w:val="009165B3"/>
    <w:rsid w:val="009176B9"/>
    <w:rsid w:val="00920A1E"/>
    <w:rsid w:val="00921038"/>
    <w:rsid w:val="00921DBB"/>
    <w:rsid w:val="00922366"/>
    <w:rsid w:val="00923DCC"/>
    <w:rsid w:val="009248D5"/>
    <w:rsid w:val="00924A69"/>
    <w:rsid w:val="00924D7C"/>
    <w:rsid w:val="00925203"/>
    <w:rsid w:val="00925586"/>
    <w:rsid w:val="009279C0"/>
    <w:rsid w:val="00930E10"/>
    <w:rsid w:val="00932016"/>
    <w:rsid w:val="0093328C"/>
    <w:rsid w:val="009332D6"/>
    <w:rsid w:val="00933633"/>
    <w:rsid w:val="009338E9"/>
    <w:rsid w:val="00933C7F"/>
    <w:rsid w:val="009375CE"/>
    <w:rsid w:val="00937F68"/>
    <w:rsid w:val="0094076C"/>
    <w:rsid w:val="00940EE1"/>
    <w:rsid w:val="009421BC"/>
    <w:rsid w:val="00944AD8"/>
    <w:rsid w:val="0094580F"/>
    <w:rsid w:val="00945AA5"/>
    <w:rsid w:val="0094712B"/>
    <w:rsid w:val="009472B1"/>
    <w:rsid w:val="00947DCE"/>
    <w:rsid w:val="009500CE"/>
    <w:rsid w:val="00950357"/>
    <w:rsid w:val="0095067C"/>
    <w:rsid w:val="00951675"/>
    <w:rsid w:val="0095199F"/>
    <w:rsid w:val="00952C03"/>
    <w:rsid w:val="00954A24"/>
    <w:rsid w:val="00954B12"/>
    <w:rsid w:val="00957FBE"/>
    <w:rsid w:val="00960AD1"/>
    <w:rsid w:val="009621D8"/>
    <w:rsid w:val="0096249F"/>
    <w:rsid w:val="00964FCC"/>
    <w:rsid w:val="00966143"/>
    <w:rsid w:val="00967489"/>
    <w:rsid w:val="00970024"/>
    <w:rsid w:val="00970B71"/>
    <w:rsid w:val="00970C10"/>
    <w:rsid w:val="00971336"/>
    <w:rsid w:val="00971A62"/>
    <w:rsid w:val="00973866"/>
    <w:rsid w:val="0097530A"/>
    <w:rsid w:val="0097533F"/>
    <w:rsid w:val="009754A3"/>
    <w:rsid w:val="00975E68"/>
    <w:rsid w:val="0097676A"/>
    <w:rsid w:val="009774F0"/>
    <w:rsid w:val="009805F9"/>
    <w:rsid w:val="009806E7"/>
    <w:rsid w:val="00980B75"/>
    <w:rsid w:val="00980DE7"/>
    <w:rsid w:val="00980E30"/>
    <w:rsid w:val="00981766"/>
    <w:rsid w:val="00981C63"/>
    <w:rsid w:val="00982497"/>
    <w:rsid w:val="009824EB"/>
    <w:rsid w:val="0098270B"/>
    <w:rsid w:val="009828FC"/>
    <w:rsid w:val="009837EB"/>
    <w:rsid w:val="00983874"/>
    <w:rsid w:val="00984386"/>
    <w:rsid w:val="009849BC"/>
    <w:rsid w:val="00985BE9"/>
    <w:rsid w:val="0098657B"/>
    <w:rsid w:val="00986D9F"/>
    <w:rsid w:val="00986F76"/>
    <w:rsid w:val="00990639"/>
    <w:rsid w:val="0099189D"/>
    <w:rsid w:val="009918C7"/>
    <w:rsid w:val="00991CB0"/>
    <w:rsid w:val="00993577"/>
    <w:rsid w:val="00993F02"/>
    <w:rsid w:val="009958B1"/>
    <w:rsid w:val="00996114"/>
    <w:rsid w:val="009963AD"/>
    <w:rsid w:val="00996A67"/>
    <w:rsid w:val="00997370"/>
    <w:rsid w:val="009975DC"/>
    <w:rsid w:val="009A19D3"/>
    <w:rsid w:val="009A2083"/>
    <w:rsid w:val="009A2090"/>
    <w:rsid w:val="009A3758"/>
    <w:rsid w:val="009A3F46"/>
    <w:rsid w:val="009A5379"/>
    <w:rsid w:val="009A59F4"/>
    <w:rsid w:val="009A5B88"/>
    <w:rsid w:val="009A5FDA"/>
    <w:rsid w:val="009A6248"/>
    <w:rsid w:val="009A6AAA"/>
    <w:rsid w:val="009A6D02"/>
    <w:rsid w:val="009B1258"/>
    <w:rsid w:val="009B1A08"/>
    <w:rsid w:val="009B1D1D"/>
    <w:rsid w:val="009B1D57"/>
    <w:rsid w:val="009B26A3"/>
    <w:rsid w:val="009B4411"/>
    <w:rsid w:val="009B46D2"/>
    <w:rsid w:val="009B5127"/>
    <w:rsid w:val="009B5361"/>
    <w:rsid w:val="009B54C8"/>
    <w:rsid w:val="009B6637"/>
    <w:rsid w:val="009B6C03"/>
    <w:rsid w:val="009B7CE5"/>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29DE"/>
    <w:rsid w:val="009E46DE"/>
    <w:rsid w:val="009E477E"/>
    <w:rsid w:val="009E4911"/>
    <w:rsid w:val="009E519F"/>
    <w:rsid w:val="009E528B"/>
    <w:rsid w:val="009E560C"/>
    <w:rsid w:val="009E5941"/>
    <w:rsid w:val="009E6151"/>
    <w:rsid w:val="009E6342"/>
    <w:rsid w:val="009E63A3"/>
    <w:rsid w:val="009E643B"/>
    <w:rsid w:val="009E67F7"/>
    <w:rsid w:val="009E77E6"/>
    <w:rsid w:val="009F1BF5"/>
    <w:rsid w:val="009F20F7"/>
    <w:rsid w:val="009F219D"/>
    <w:rsid w:val="009F28C9"/>
    <w:rsid w:val="009F2C36"/>
    <w:rsid w:val="009F2D31"/>
    <w:rsid w:val="009F3743"/>
    <w:rsid w:val="009F3B88"/>
    <w:rsid w:val="009F3C5A"/>
    <w:rsid w:val="009F3C5D"/>
    <w:rsid w:val="009F61E3"/>
    <w:rsid w:val="009F753F"/>
    <w:rsid w:val="009FF177"/>
    <w:rsid w:val="00A00542"/>
    <w:rsid w:val="00A0078D"/>
    <w:rsid w:val="00A00E9D"/>
    <w:rsid w:val="00A01A6F"/>
    <w:rsid w:val="00A01F68"/>
    <w:rsid w:val="00A031FB"/>
    <w:rsid w:val="00A040F0"/>
    <w:rsid w:val="00A073FB"/>
    <w:rsid w:val="00A07426"/>
    <w:rsid w:val="00A10A91"/>
    <w:rsid w:val="00A10F3A"/>
    <w:rsid w:val="00A11849"/>
    <w:rsid w:val="00A1187D"/>
    <w:rsid w:val="00A11D8C"/>
    <w:rsid w:val="00A12CDC"/>
    <w:rsid w:val="00A13CD7"/>
    <w:rsid w:val="00A13E0B"/>
    <w:rsid w:val="00A13FE6"/>
    <w:rsid w:val="00A147A7"/>
    <w:rsid w:val="00A14C11"/>
    <w:rsid w:val="00A16C59"/>
    <w:rsid w:val="00A21B4A"/>
    <w:rsid w:val="00A21CAB"/>
    <w:rsid w:val="00A24288"/>
    <w:rsid w:val="00A25C98"/>
    <w:rsid w:val="00A267CE"/>
    <w:rsid w:val="00A27A76"/>
    <w:rsid w:val="00A307AE"/>
    <w:rsid w:val="00A308F6"/>
    <w:rsid w:val="00A32016"/>
    <w:rsid w:val="00A32649"/>
    <w:rsid w:val="00A332A9"/>
    <w:rsid w:val="00A33A6C"/>
    <w:rsid w:val="00A34922"/>
    <w:rsid w:val="00A34A9E"/>
    <w:rsid w:val="00A34C72"/>
    <w:rsid w:val="00A34F49"/>
    <w:rsid w:val="00A34F94"/>
    <w:rsid w:val="00A3753C"/>
    <w:rsid w:val="00A375E2"/>
    <w:rsid w:val="00A37E4D"/>
    <w:rsid w:val="00A43132"/>
    <w:rsid w:val="00A43336"/>
    <w:rsid w:val="00A436E2"/>
    <w:rsid w:val="00A45F63"/>
    <w:rsid w:val="00A464FF"/>
    <w:rsid w:val="00A468BA"/>
    <w:rsid w:val="00A46CE0"/>
    <w:rsid w:val="00A47CD0"/>
    <w:rsid w:val="00A501DA"/>
    <w:rsid w:val="00A505B6"/>
    <w:rsid w:val="00A507BB"/>
    <w:rsid w:val="00A51E83"/>
    <w:rsid w:val="00A52092"/>
    <w:rsid w:val="00A52B6F"/>
    <w:rsid w:val="00A532E4"/>
    <w:rsid w:val="00A533A8"/>
    <w:rsid w:val="00A53582"/>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2F21"/>
    <w:rsid w:val="00A73304"/>
    <w:rsid w:val="00A73BAA"/>
    <w:rsid w:val="00A7435A"/>
    <w:rsid w:val="00A74394"/>
    <w:rsid w:val="00A747B3"/>
    <w:rsid w:val="00A75420"/>
    <w:rsid w:val="00A7550C"/>
    <w:rsid w:val="00A75E19"/>
    <w:rsid w:val="00A76961"/>
    <w:rsid w:val="00A773D4"/>
    <w:rsid w:val="00A777E8"/>
    <w:rsid w:val="00A77940"/>
    <w:rsid w:val="00A80887"/>
    <w:rsid w:val="00A80FD2"/>
    <w:rsid w:val="00A8236E"/>
    <w:rsid w:val="00A837E3"/>
    <w:rsid w:val="00A8718B"/>
    <w:rsid w:val="00A90FB8"/>
    <w:rsid w:val="00A930FB"/>
    <w:rsid w:val="00A935DF"/>
    <w:rsid w:val="00A936B8"/>
    <w:rsid w:val="00A93B07"/>
    <w:rsid w:val="00A94243"/>
    <w:rsid w:val="00A95FB1"/>
    <w:rsid w:val="00A9645A"/>
    <w:rsid w:val="00A97820"/>
    <w:rsid w:val="00AA060B"/>
    <w:rsid w:val="00AA0E72"/>
    <w:rsid w:val="00AA3844"/>
    <w:rsid w:val="00AA44BB"/>
    <w:rsid w:val="00AA5D7D"/>
    <w:rsid w:val="00AA5DCF"/>
    <w:rsid w:val="00AA5EDC"/>
    <w:rsid w:val="00AA758F"/>
    <w:rsid w:val="00AA77FD"/>
    <w:rsid w:val="00AB0009"/>
    <w:rsid w:val="00AB1010"/>
    <w:rsid w:val="00AB25D8"/>
    <w:rsid w:val="00AB3C7C"/>
    <w:rsid w:val="00AB3D21"/>
    <w:rsid w:val="00AB40DA"/>
    <w:rsid w:val="00AB47DA"/>
    <w:rsid w:val="00AB4908"/>
    <w:rsid w:val="00AB4CDA"/>
    <w:rsid w:val="00AB4FEE"/>
    <w:rsid w:val="00AB5225"/>
    <w:rsid w:val="00AB6021"/>
    <w:rsid w:val="00AB603B"/>
    <w:rsid w:val="00AB67D1"/>
    <w:rsid w:val="00AB696E"/>
    <w:rsid w:val="00AB733C"/>
    <w:rsid w:val="00AB7F8F"/>
    <w:rsid w:val="00AC2C32"/>
    <w:rsid w:val="00AC39C3"/>
    <w:rsid w:val="00AC4F1F"/>
    <w:rsid w:val="00AC517F"/>
    <w:rsid w:val="00AC5D54"/>
    <w:rsid w:val="00AC5E7F"/>
    <w:rsid w:val="00AC69E5"/>
    <w:rsid w:val="00AC6E03"/>
    <w:rsid w:val="00AC6F00"/>
    <w:rsid w:val="00AC7A8D"/>
    <w:rsid w:val="00AD0AA7"/>
    <w:rsid w:val="00AD0EB9"/>
    <w:rsid w:val="00AD0F48"/>
    <w:rsid w:val="00AD0FDA"/>
    <w:rsid w:val="00AD2E9F"/>
    <w:rsid w:val="00AD2F38"/>
    <w:rsid w:val="00AD47CF"/>
    <w:rsid w:val="00AD56F4"/>
    <w:rsid w:val="00AD6452"/>
    <w:rsid w:val="00AD65EA"/>
    <w:rsid w:val="00AD66F0"/>
    <w:rsid w:val="00AD69C4"/>
    <w:rsid w:val="00AD76FD"/>
    <w:rsid w:val="00AD7D74"/>
    <w:rsid w:val="00AE0170"/>
    <w:rsid w:val="00AE058E"/>
    <w:rsid w:val="00AE1E58"/>
    <w:rsid w:val="00AE20FB"/>
    <w:rsid w:val="00AE2D15"/>
    <w:rsid w:val="00AE41B9"/>
    <w:rsid w:val="00AE5171"/>
    <w:rsid w:val="00AE6B1D"/>
    <w:rsid w:val="00AF0757"/>
    <w:rsid w:val="00AF241F"/>
    <w:rsid w:val="00AF2838"/>
    <w:rsid w:val="00AF30EB"/>
    <w:rsid w:val="00AF3170"/>
    <w:rsid w:val="00AF35A0"/>
    <w:rsid w:val="00AF6B84"/>
    <w:rsid w:val="00AF7844"/>
    <w:rsid w:val="00AF7FF9"/>
    <w:rsid w:val="00B00BA8"/>
    <w:rsid w:val="00B00D6F"/>
    <w:rsid w:val="00B00D93"/>
    <w:rsid w:val="00B00E2B"/>
    <w:rsid w:val="00B00EB7"/>
    <w:rsid w:val="00B02AE4"/>
    <w:rsid w:val="00B02AE8"/>
    <w:rsid w:val="00B02C87"/>
    <w:rsid w:val="00B03ECA"/>
    <w:rsid w:val="00B04A2C"/>
    <w:rsid w:val="00B05E20"/>
    <w:rsid w:val="00B05E35"/>
    <w:rsid w:val="00B05F1C"/>
    <w:rsid w:val="00B06DCA"/>
    <w:rsid w:val="00B077B7"/>
    <w:rsid w:val="00B11D8F"/>
    <w:rsid w:val="00B12519"/>
    <w:rsid w:val="00B1266B"/>
    <w:rsid w:val="00B13617"/>
    <w:rsid w:val="00B13EB1"/>
    <w:rsid w:val="00B14115"/>
    <w:rsid w:val="00B141A0"/>
    <w:rsid w:val="00B14823"/>
    <w:rsid w:val="00B14BFA"/>
    <w:rsid w:val="00B15972"/>
    <w:rsid w:val="00B15C07"/>
    <w:rsid w:val="00B1655C"/>
    <w:rsid w:val="00B17848"/>
    <w:rsid w:val="00B2077B"/>
    <w:rsid w:val="00B21A80"/>
    <w:rsid w:val="00B21D92"/>
    <w:rsid w:val="00B21E2E"/>
    <w:rsid w:val="00B22371"/>
    <w:rsid w:val="00B22E44"/>
    <w:rsid w:val="00B2387E"/>
    <w:rsid w:val="00B23A46"/>
    <w:rsid w:val="00B24752"/>
    <w:rsid w:val="00B25A9A"/>
    <w:rsid w:val="00B2612F"/>
    <w:rsid w:val="00B26EB3"/>
    <w:rsid w:val="00B30476"/>
    <w:rsid w:val="00B30CA3"/>
    <w:rsid w:val="00B30F98"/>
    <w:rsid w:val="00B30FE3"/>
    <w:rsid w:val="00B3320D"/>
    <w:rsid w:val="00B3382D"/>
    <w:rsid w:val="00B34668"/>
    <w:rsid w:val="00B3513B"/>
    <w:rsid w:val="00B35465"/>
    <w:rsid w:val="00B36C2A"/>
    <w:rsid w:val="00B36CE3"/>
    <w:rsid w:val="00B377A6"/>
    <w:rsid w:val="00B37975"/>
    <w:rsid w:val="00B40077"/>
    <w:rsid w:val="00B407E3"/>
    <w:rsid w:val="00B412C7"/>
    <w:rsid w:val="00B42D23"/>
    <w:rsid w:val="00B433B6"/>
    <w:rsid w:val="00B435CC"/>
    <w:rsid w:val="00B43C6C"/>
    <w:rsid w:val="00B441A8"/>
    <w:rsid w:val="00B44542"/>
    <w:rsid w:val="00B44AF1"/>
    <w:rsid w:val="00B44E57"/>
    <w:rsid w:val="00B44F03"/>
    <w:rsid w:val="00B46293"/>
    <w:rsid w:val="00B510E7"/>
    <w:rsid w:val="00B514E9"/>
    <w:rsid w:val="00B52CA5"/>
    <w:rsid w:val="00B5365A"/>
    <w:rsid w:val="00B53998"/>
    <w:rsid w:val="00B55515"/>
    <w:rsid w:val="00B556CF"/>
    <w:rsid w:val="00B56C75"/>
    <w:rsid w:val="00B6361B"/>
    <w:rsid w:val="00B636CD"/>
    <w:rsid w:val="00B63753"/>
    <w:rsid w:val="00B64249"/>
    <w:rsid w:val="00B6456C"/>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0C1"/>
    <w:rsid w:val="00B7744F"/>
    <w:rsid w:val="00B80471"/>
    <w:rsid w:val="00B80ED6"/>
    <w:rsid w:val="00B81475"/>
    <w:rsid w:val="00B816AC"/>
    <w:rsid w:val="00B83083"/>
    <w:rsid w:val="00B839C1"/>
    <w:rsid w:val="00B85406"/>
    <w:rsid w:val="00B85940"/>
    <w:rsid w:val="00B85D80"/>
    <w:rsid w:val="00B865DF"/>
    <w:rsid w:val="00B868B2"/>
    <w:rsid w:val="00B90A39"/>
    <w:rsid w:val="00B90A3B"/>
    <w:rsid w:val="00B90D91"/>
    <w:rsid w:val="00B90EBF"/>
    <w:rsid w:val="00B913A3"/>
    <w:rsid w:val="00B92AAD"/>
    <w:rsid w:val="00B93314"/>
    <w:rsid w:val="00B9410F"/>
    <w:rsid w:val="00B950F3"/>
    <w:rsid w:val="00B951AB"/>
    <w:rsid w:val="00B958EE"/>
    <w:rsid w:val="00B95EFA"/>
    <w:rsid w:val="00B962CB"/>
    <w:rsid w:val="00B967B6"/>
    <w:rsid w:val="00B96A6C"/>
    <w:rsid w:val="00B9778E"/>
    <w:rsid w:val="00B97AB9"/>
    <w:rsid w:val="00BA08DA"/>
    <w:rsid w:val="00BA10DB"/>
    <w:rsid w:val="00BA24F9"/>
    <w:rsid w:val="00BA3386"/>
    <w:rsid w:val="00BA3EA9"/>
    <w:rsid w:val="00BA4E6F"/>
    <w:rsid w:val="00BA5260"/>
    <w:rsid w:val="00BA5549"/>
    <w:rsid w:val="00BA6682"/>
    <w:rsid w:val="00BA6BB0"/>
    <w:rsid w:val="00BA6F2D"/>
    <w:rsid w:val="00BA700B"/>
    <w:rsid w:val="00BA7186"/>
    <w:rsid w:val="00BA7207"/>
    <w:rsid w:val="00BA745C"/>
    <w:rsid w:val="00BB05E7"/>
    <w:rsid w:val="00BB1365"/>
    <w:rsid w:val="00BB262C"/>
    <w:rsid w:val="00BB3725"/>
    <w:rsid w:val="00BB37AD"/>
    <w:rsid w:val="00BB464F"/>
    <w:rsid w:val="00BB472E"/>
    <w:rsid w:val="00BB478F"/>
    <w:rsid w:val="00BB5C9A"/>
    <w:rsid w:val="00BB723C"/>
    <w:rsid w:val="00BB77C9"/>
    <w:rsid w:val="00BC06D2"/>
    <w:rsid w:val="00BC26EB"/>
    <w:rsid w:val="00BC489E"/>
    <w:rsid w:val="00BC4C18"/>
    <w:rsid w:val="00BC4F63"/>
    <w:rsid w:val="00BC5101"/>
    <w:rsid w:val="00BC52AE"/>
    <w:rsid w:val="00BC5C58"/>
    <w:rsid w:val="00BC6BBD"/>
    <w:rsid w:val="00BC6FFF"/>
    <w:rsid w:val="00BC7370"/>
    <w:rsid w:val="00BC7775"/>
    <w:rsid w:val="00BC7B44"/>
    <w:rsid w:val="00BD00D9"/>
    <w:rsid w:val="00BD0103"/>
    <w:rsid w:val="00BD155F"/>
    <w:rsid w:val="00BD1652"/>
    <w:rsid w:val="00BD16B2"/>
    <w:rsid w:val="00BD17C0"/>
    <w:rsid w:val="00BD1B76"/>
    <w:rsid w:val="00BD200D"/>
    <w:rsid w:val="00BD486D"/>
    <w:rsid w:val="00BD53D7"/>
    <w:rsid w:val="00BD5F8A"/>
    <w:rsid w:val="00BD7173"/>
    <w:rsid w:val="00BE08A5"/>
    <w:rsid w:val="00BE2326"/>
    <w:rsid w:val="00BE3C5F"/>
    <w:rsid w:val="00BE4EC6"/>
    <w:rsid w:val="00BE58AA"/>
    <w:rsid w:val="00BE628A"/>
    <w:rsid w:val="00BE65B5"/>
    <w:rsid w:val="00BE7E04"/>
    <w:rsid w:val="00BF2A5F"/>
    <w:rsid w:val="00BF3610"/>
    <w:rsid w:val="00BF50C5"/>
    <w:rsid w:val="00BF5A67"/>
    <w:rsid w:val="00C01E5C"/>
    <w:rsid w:val="00C01E63"/>
    <w:rsid w:val="00C01F71"/>
    <w:rsid w:val="00C02C8D"/>
    <w:rsid w:val="00C02DDD"/>
    <w:rsid w:val="00C03453"/>
    <w:rsid w:val="00C03509"/>
    <w:rsid w:val="00C03684"/>
    <w:rsid w:val="00C06102"/>
    <w:rsid w:val="00C117B5"/>
    <w:rsid w:val="00C117FA"/>
    <w:rsid w:val="00C11F4C"/>
    <w:rsid w:val="00C12AD9"/>
    <w:rsid w:val="00C12C8D"/>
    <w:rsid w:val="00C134D5"/>
    <w:rsid w:val="00C13BB3"/>
    <w:rsid w:val="00C14546"/>
    <w:rsid w:val="00C1476B"/>
    <w:rsid w:val="00C14D1D"/>
    <w:rsid w:val="00C165AE"/>
    <w:rsid w:val="00C16E21"/>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617E"/>
    <w:rsid w:val="00C37141"/>
    <w:rsid w:val="00C37607"/>
    <w:rsid w:val="00C41049"/>
    <w:rsid w:val="00C411CE"/>
    <w:rsid w:val="00C4130D"/>
    <w:rsid w:val="00C4197E"/>
    <w:rsid w:val="00C437B5"/>
    <w:rsid w:val="00C43D64"/>
    <w:rsid w:val="00C453FF"/>
    <w:rsid w:val="00C4651C"/>
    <w:rsid w:val="00C46F78"/>
    <w:rsid w:val="00C47B6B"/>
    <w:rsid w:val="00C5023A"/>
    <w:rsid w:val="00C50ED9"/>
    <w:rsid w:val="00C510A3"/>
    <w:rsid w:val="00C51162"/>
    <w:rsid w:val="00C51F7C"/>
    <w:rsid w:val="00C52A0C"/>
    <w:rsid w:val="00C54A35"/>
    <w:rsid w:val="00C55B51"/>
    <w:rsid w:val="00C56585"/>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776A7"/>
    <w:rsid w:val="00C80150"/>
    <w:rsid w:val="00C81814"/>
    <w:rsid w:val="00C82A67"/>
    <w:rsid w:val="00C83E11"/>
    <w:rsid w:val="00C844B9"/>
    <w:rsid w:val="00C8550C"/>
    <w:rsid w:val="00C90FB6"/>
    <w:rsid w:val="00C92DA0"/>
    <w:rsid w:val="00C92FC5"/>
    <w:rsid w:val="00C9333C"/>
    <w:rsid w:val="00C9358A"/>
    <w:rsid w:val="00C93590"/>
    <w:rsid w:val="00C9423F"/>
    <w:rsid w:val="00C947F5"/>
    <w:rsid w:val="00C95A79"/>
    <w:rsid w:val="00C963AF"/>
    <w:rsid w:val="00C964F4"/>
    <w:rsid w:val="00C974F3"/>
    <w:rsid w:val="00C9762D"/>
    <w:rsid w:val="00C97C95"/>
    <w:rsid w:val="00C97D19"/>
    <w:rsid w:val="00CA1669"/>
    <w:rsid w:val="00CA19FB"/>
    <w:rsid w:val="00CA2561"/>
    <w:rsid w:val="00CA2945"/>
    <w:rsid w:val="00CA32F8"/>
    <w:rsid w:val="00CA3533"/>
    <w:rsid w:val="00CA3D9D"/>
    <w:rsid w:val="00CA4419"/>
    <w:rsid w:val="00CA7EEF"/>
    <w:rsid w:val="00CB0115"/>
    <w:rsid w:val="00CB16E5"/>
    <w:rsid w:val="00CB1EFF"/>
    <w:rsid w:val="00CB207E"/>
    <w:rsid w:val="00CB2564"/>
    <w:rsid w:val="00CB3D1B"/>
    <w:rsid w:val="00CB3D28"/>
    <w:rsid w:val="00CB4375"/>
    <w:rsid w:val="00CB5103"/>
    <w:rsid w:val="00CB59D3"/>
    <w:rsid w:val="00CC005F"/>
    <w:rsid w:val="00CC0265"/>
    <w:rsid w:val="00CC122E"/>
    <w:rsid w:val="00CC1270"/>
    <w:rsid w:val="00CC2E68"/>
    <w:rsid w:val="00CC3229"/>
    <w:rsid w:val="00CC3262"/>
    <w:rsid w:val="00CC3ED4"/>
    <w:rsid w:val="00CC3F29"/>
    <w:rsid w:val="00CC43A1"/>
    <w:rsid w:val="00CC46D9"/>
    <w:rsid w:val="00CC5451"/>
    <w:rsid w:val="00CC5617"/>
    <w:rsid w:val="00CC5EE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4DC"/>
    <w:rsid w:val="00CE3FE6"/>
    <w:rsid w:val="00CE448F"/>
    <w:rsid w:val="00CE576B"/>
    <w:rsid w:val="00CE6708"/>
    <w:rsid w:val="00CE7568"/>
    <w:rsid w:val="00CE79D7"/>
    <w:rsid w:val="00CF03A7"/>
    <w:rsid w:val="00CF1502"/>
    <w:rsid w:val="00CF1BB1"/>
    <w:rsid w:val="00CF4485"/>
    <w:rsid w:val="00CF4843"/>
    <w:rsid w:val="00CF58C7"/>
    <w:rsid w:val="00CF5E77"/>
    <w:rsid w:val="00CF7FA8"/>
    <w:rsid w:val="00D000B8"/>
    <w:rsid w:val="00D002D4"/>
    <w:rsid w:val="00D03E06"/>
    <w:rsid w:val="00D03EE3"/>
    <w:rsid w:val="00D06E99"/>
    <w:rsid w:val="00D100CD"/>
    <w:rsid w:val="00D10361"/>
    <w:rsid w:val="00D10A95"/>
    <w:rsid w:val="00D11087"/>
    <w:rsid w:val="00D118C9"/>
    <w:rsid w:val="00D13277"/>
    <w:rsid w:val="00D15E02"/>
    <w:rsid w:val="00D1655E"/>
    <w:rsid w:val="00D16A14"/>
    <w:rsid w:val="00D16E69"/>
    <w:rsid w:val="00D17555"/>
    <w:rsid w:val="00D17E6B"/>
    <w:rsid w:val="00D204A2"/>
    <w:rsid w:val="00D204DD"/>
    <w:rsid w:val="00D218B8"/>
    <w:rsid w:val="00D22208"/>
    <w:rsid w:val="00D22A2D"/>
    <w:rsid w:val="00D2395D"/>
    <w:rsid w:val="00D24A10"/>
    <w:rsid w:val="00D24BD9"/>
    <w:rsid w:val="00D25238"/>
    <w:rsid w:val="00D25816"/>
    <w:rsid w:val="00D25B4C"/>
    <w:rsid w:val="00D27197"/>
    <w:rsid w:val="00D272B6"/>
    <w:rsid w:val="00D27AAA"/>
    <w:rsid w:val="00D27D55"/>
    <w:rsid w:val="00D31335"/>
    <w:rsid w:val="00D324E6"/>
    <w:rsid w:val="00D33B18"/>
    <w:rsid w:val="00D34282"/>
    <w:rsid w:val="00D357DC"/>
    <w:rsid w:val="00D3736D"/>
    <w:rsid w:val="00D374C2"/>
    <w:rsid w:val="00D37891"/>
    <w:rsid w:val="00D402DB"/>
    <w:rsid w:val="00D403F5"/>
    <w:rsid w:val="00D41610"/>
    <w:rsid w:val="00D41653"/>
    <w:rsid w:val="00D41E96"/>
    <w:rsid w:val="00D42F04"/>
    <w:rsid w:val="00D4313C"/>
    <w:rsid w:val="00D44179"/>
    <w:rsid w:val="00D45404"/>
    <w:rsid w:val="00D462E6"/>
    <w:rsid w:val="00D464F7"/>
    <w:rsid w:val="00D50FE1"/>
    <w:rsid w:val="00D51365"/>
    <w:rsid w:val="00D51454"/>
    <w:rsid w:val="00D522BD"/>
    <w:rsid w:val="00D541D7"/>
    <w:rsid w:val="00D559ED"/>
    <w:rsid w:val="00D55E22"/>
    <w:rsid w:val="00D565CE"/>
    <w:rsid w:val="00D56662"/>
    <w:rsid w:val="00D57AFA"/>
    <w:rsid w:val="00D60348"/>
    <w:rsid w:val="00D60EF8"/>
    <w:rsid w:val="00D6155F"/>
    <w:rsid w:val="00D61EE3"/>
    <w:rsid w:val="00D6223A"/>
    <w:rsid w:val="00D6271F"/>
    <w:rsid w:val="00D62A97"/>
    <w:rsid w:val="00D65E8B"/>
    <w:rsid w:val="00D66164"/>
    <w:rsid w:val="00D66345"/>
    <w:rsid w:val="00D66A32"/>
    <w:rsid w:val="00D66CAE"/>
    <w:rsid w:val="00D66E1F"/>
    <w:rsid w:val="00D67191"/>
    <w:rsid w:val="00D70594"/>
    <w:rsid w:val="00D7105E"/>
    <w:rsid w:val="00D71B4F"/>
    <w:rsid w:val="00D73478"/>
    <w:rsid w:val="00D747AD"/>
    <w:rsid w:val="00D7494A"/>
    <w:rsid w:val="00D77484"/>
    <w:rsid w:val="00D80422"/>
    <w:rsid w:val="00D80E08"/>
    <w:rsid w:val="00D81E80"/>
    <w:rsid w:val="00D82FCA"/>
    <w:rsid w:val="00D83334"/>
    <w:rsid w:val="00D86CE8"/>
    <w:rsid w:val="00D87D7C"/>
    <w:rsid w:val="00D9028C"/>
    <w:rsid w:val="00D90C73"/>
    <w:rsid w:val="00D928C5"/>
    <w:rsid w:val="00D92A80"/>
    <w:rsid w:val="00D93CE2"/>
    <w:rsid w:val="00D93DDD"/>
    <w:rsid w:val="00D9414E"/>
    <w:rsid w:val="00D942C9"/>
    <w:rsid w:val="00D949A5"/>
    <w:rsid w:val="00D965F4"/>
    <w:rsid w:val="00D97050"/>
    <w:rsid w:val="00D97B22"/>
    <w:rsid w:val="00D97EF8"/>
    <w:rsid w:val="00D97FE4"/>
    <w:rsid w:val="00DA1117"/>
    <w:rsid w:val="00DA135B"/>
    <w:rsid w:val="00DA1C21"/>
    <w:rsid w:val="00DA33E6"/>
    <w:rsid w:val="00DA3664"/>
    <w:rsid w:val="00DA6BFE"/>
    <w:rsid w:val="00DA6CFE"/>
    <w:rsid w:val="00DA77EB"/>
    <w:rsid w:val="00DA7B47"/>
    <w:rsid w:val="00DB0BCC"/>
    <w:rsid w:val="00DB1D22"/>
    <w:rsid w:val="00DB2795"/>
    <w:rsid w:val="00DB3268"/>
    <w:rsid w:val="00DB4885"/>
    <w:rsid w:val="00DB4D9A"/>
    <w:rsid w:val="00DB4F23"/>
    <w:rsid w:val="00DB6936"/>
    <w:rsid w:val="00DB6C62"/>
    <w:rsid w:val="00DC1423"/>
    <w:rsid w:val="00DC39D8"/>
    <w:rsid w:val="00DC3B37"/>
    <w:rsid w:val="00DC3B44"/>
    <w:rsid w:val="00DC3CD4"/>
    <w:rsid w:val="00DC4BD8"/>
    <w:rsid w:val="00DC5316"/>
    <w:rsid w:val="00DC57DC"/>
    <w:rsid w:val="00DC5830"/>
    <w:rsid w:val="00DC6679"/>
    <w:rsid w:val="00DC6876"/>
    <w:rsid w:val="00DC7B79"/>
    <w:rsid w:val="00DC7F33"/>
    <w:rsid w:val="00DD067B"/>
    <w:rsid w:val="00DD0876"/>
    <w:rsid w:val="00DD1311"/>
    <w:rsid w:val="00DD1338"/>
    <w:rsid w:val="00DD1EF7"/>
    <w:rsid w:val="00DD2955"/>
    <w:rsid w:val="00DD442B"/>
    <w:rsid w:val="00DD49C9"/>
    <w:rsid w:val="00DD6C22"/>
    <w:rsid w:val="00DD70BD"/>
    <w:rsid w:val="00DD7342"/>
    <w:rsid w:val="00DD79D4"/>
    <w:rsid w:val="00DD7D1B"/>
    <w:rsid w:val="00DE1DC7"/>
    <w:rsid w:val="00DE2902"/>
    <w:rsid w:val="00DE2C25"/>
    <w:rsid w:val="00DE36B3"/>
    <w:rsid w:val="00DE3808"/>
    <w:rsid w:val="00DE49BF"/>
    <w:rsid w:val="00DE4B64"/>
    <w:rsid w:val="00DE5324"/>
    <w:rsid w:val="00DE5D74"/>
    <w:rsid w:val="00DE6635"/>
    <w:rsid w:val="00DE78D6"/>
    <w:rsid w:val="00DF1036"/>
    <w:rsid w:val="00DF113B"/>
    <w:rsid w:val="00DF1480"/>
    <w:rsid w:val="00DF2175"/>
    <w:rsid w:val="00DF312A"/>
    <w:rsid w:val="00DF36C0"/>
    <w:rsid w:val="00DF421E"/>
    <w:rsid w:val="00DF6473"/>
    <w:rsid w:val="00DF702F"/>
    <w:rsid w:val="00DF729C"/>
    <w:rsid w:val="00DF75DA"/>
    <w:rsid w:val="00E001FE"/>
    <w:rsid w:val="00E02713"/>
    <w:rsid w:val="00E0432E"/>
    <w:rsid w:val="00E04910"/>
    <w:rsid w:val="00E04F3A"/>
    <w:rsid w:val="00E0615C"/>
    <w:rsid w:val="00E10A14"/>
    <w:rsid w:val="00E10DB5"/>
    <w:rsid w:val="00E1272B"/>
    <w:rsid w:val="00E1397C"/>
    <w:rsid w:val="00E13DB7"/>
    <w:rsid w:val="00E149F1"/>
    <w:rsid w:val="00E15486"/>
    <w:rsid w:val="00E161B6"/>
    <w:rsid w:val="00E16373"/>
    <w:rsid w:val="00E165AA"/>
    <w:rsid w:val="00E16E4F"/>
    <w:rsid w:val="00E2025D"/>
    <w:rsid w:val="00E20C95"/>
    <w:rsid w:val="00E210DA"/>
    <w:rsid w:val="00E212F2"/>
    <w:rsid w:val="00E2170C"/>
    <w:rsid w:val="00E21ACD"/>
    <w:rsid w:val="00E22BC0"/>
    <w:rsid w:val="00E23062"/>
    <w:rsid w:val="00E23DC5"/>
    <w:rsid w:val="00E25B03"/>
    <w:rsid w:val="00E26962"/>
    <w:rsid w:val="00E26A3D"/>
    <w:rsid w:val="00E26ED7"/>
    <w:rsid w:val="00E30BEC"/>
    <w:rsid w:val="00E31470"/>
    <w:rsid w:val="00E3223D"/>
    <w:rsid w:val="00E32FB5"/>
    <w:rsid w:val="00E3402F"/>
    <w:rsid w:val="00E348E3"/>
    <w:rsid w:val="00E35FF9"/>
    <w:rsid w:val="00E37453"/>
    <w:rsid w:val="00E420D2"/>
    <w:rsid w:val="00E427F5"/>
    <w:rsid w:val="00E43081"/>
    <w:rsid w:val="00E44482"/>
    <w:rsid w:val="00E45142"/>
    <w:rsid w:val="00E468EB"/>
    <w:rsid w:val="00E46B51"/>
    <w:rsid w:val="00E47338"/>
    <w:rsid w:val="00E50391"/>
    <w:rsid w:val="00E50C4C"/>
    <w:rsid w:val="00E50C68"/>
    <w:rsid w:val="00E50F56"/>
    <w:rsid w:val="00E511CD"/>
    <w:rsid w:val="00E52566"/>
    <w:rsid w:val="00E525CD"/>
    <w:rsid w:val="00E52E33"/>
    <w:rsid w:val="00E52E58"/>
    <w:rsid w:val="00E52F5F"/>
    <w:rsid w:val="00E539C9"/>
    <w:rsid w:val="00E53B0B"/>
    <w:rsid w:val="00E547BF"/>
    <w:rsid w:val="00E55F02"/>
    <w:rsid w:val="00E6105B"/>
    <w:rsid w:val="00E614E2"/>
    <w:rsid w:val="00E61C9B"/>
    <w:rsid w:val="00E66647"/>
    <w:rsid w:val="00E6713F"/>
    <w:rsid w:val="00E702BD"/>
    <w:rsid w:val="00E70CE2"/>
    <w:rsid w:val="00E70CE4"/>
    <w:rsid w:val="00E72424"/>
    <w:rsid w:val="00E743E8"/>
    <w:rsid w:val="00E74AF8"/>
    <w:rsid w:val="00E7717A"/>
    <w:rsid w:val="00E80460"/>
    <w:rsid w:val="00E8152D"/>
    <w:rsid w:val="00E81530"/>
    <w:rsid w:val="00E819A5"/>
    <w:rsid w:val="00E8251C"/>
    <w:rsid w:val="00E82E34"/>
    <w:rsid w:val="00E8542F"/>
    <w:rsid w:val="00E91BFF"/>
    <w:rsid w:val="00E91FAE"/>
    <w:rsid w:val="00E92006"/>
    <w:rsid w:val="00E94247"/>
    <w:rsid w:val="00E956F2"/>
    <w:rsid w:val="00E96A9F"/>
    <w:rsid w:val="00E97025"/>
    <w:rsid w:val="00E977C6"/>
    <w:rsid w:val="00EA024C"/>
    <w:rsid w:val="00EA0862"/>
    <w:rsid w:val="00EA0E3D"/>
    <w:rsid w:val="00EA1AE5"/>
    <w:rsid w:val="00EA1CEC"/>
    <w:rsid w:val="00EA1E97"/>
    <w:rsid w:val="00EA37AD"/>
    <w:rsid w:val="00EA39B8"/>
    <w:rsid w:val="00EA3BD0"/>
    <w:rsid w:val="00EA5123"/>
    <w:rsid w:val="00EA51AF"/>
    <w:rsid w:val="00EA767E"/>
    <w:rsid w:val="00EA768F"/>
    <w:rsid w:val="00EB0913"/>
    <w:rsid w:val="00EB108F"/>
    <w:rsid w:val="00EB2227"/>
    <w:rsid w:val="00EB343C"/>
    <w:rsid w:val="00EB3FB8"/>
    <w:rsid w:val="00EB4063"/>
    <w:rsid w:val="00EB4D56"/>
    <w:rsid w:val="00EB6A54"/>
    <w:rsid w:val="00EB6A9B"/>
    <w:rsid w:val="00EB71DD"/>
    <w:rsid w:val="00EB78BF"/>
    <w:rsid w:val="00EB7913"/>
    <w:rsid w:val="00EC19CC"/>
    <w:rsid w:val="00EC1D77"/>
    <w:rsid w:val="00EC41E8"/>
    <w:rsid w:val="00EC544A"/>
    <w:rsid w:val="00EC56EF"/>
    <w:rsid w:val="00EC661B"/>
    <w:rsid w:val="00EC6B14"/>
    <w:rsid w:val="00EC6EE3"/>
    <w:rsid w:val="00ED019C"/>
    <w:rsid w:val="00ED0C91"/>
    <w:rsid w:val="00ED19DB"/>
    <w:rsid w:val="00ED272C"/>
    <w:rsid w:val="00ED3A53"/>
    <w:rsid w:val="00ED4A73"/>
    <w:rsid w:val="00ED4FC6"/>
    <w:rsid w:val="00ED654E"/>
    <w:rsid w:val="00ED7F6F"/>
    <w:rsid w:val="00EE00FC"/>
    <w:rsid w:val="00EE13CE"/>
    <w:rsid w:val="00EE2309"/>
    <w:rsid w:val="00EE39E5"/>
    <w:rsid w:val="00EE3D4A"/>
    <w:rsid w:val="00EE4429"/>
    <w:rsid w:val="00EE4F8E"/>
    <w:rsid w:val="00EE5920"/>
    <w:rsid w:val="00EE59EB"/>
    <w:rsid w:val="00EE65F4"/>
    <w:rsid w:val="00EE6F53"/>
    <w:rsid w:val="00EE76EF"/>
    <w:rsid w:val="00EE7CDA"/>
    <w:rsid w:val="00EE7EA4"/>
    <w:rsid w:val="00EF0B87"/>
    <w:rsid w:val="00EF11CB"/>
    <w:rsid w:val="00EF298A"/>
    <w:rsid w:val="00EF2A4B"/>
    <w:rsid w:val="00EF2C7B"/>
    <w:rsid w:val="00EF2DF1"/>
    <w:rsid w:val="00EF33FB"/>
    <w:rsid w:val="00EF37AB"/>
    <w:rsid w:val="00EF417F"/>
    <w:rsid w:val="00EF4C53"/>
    <w:rsid w:val="00EF4CA3"/>
    <w:rsid w:val="00EF61B2"/>
    <w:rsid w:val="00EF669C"/>
    <w:rsid w:val="00EF688E"/>
    <w:rsid w:val="00EF788F"/>
    <w:rsid w:val="00EF7AFC"/>
    <w:rsid w:val="00F021B9"/>
    <w:rsid w:val="00F02372"/>
    <w:rsid w:val="00F0296F"/>
    <w:rsid w:val="00F03639"/>
    <w:rsid w:val="00F03CBC"/>
    <w:rsid w:val="00F07FE5"/>
    <w:rsid w:val="00F10ED6"/>
    <w:rsid w:val="00F113E4"/>
    <w:rsid w:val="00F11B64"/>
    <w:rsid w:val="00F11F06"/>
    <w:rsid w:val="00F1231C"/>
    <w:rsid w:val="00F13411"/>
    <w:rsid w:val="00F14975"/>
    <w:rsid w:val="00F16B47"/>
    <w:rsid w:val="00F200E9"/>
    <w:rsid w:val="00F20188"/>
    <w:rsid w:val="00F210AD"/>
    <w:rsid w:val="00F22869"/>
    <w:rsid w:val="00F23A25"/>
    <w:rsid w:val="00F23C8E"/>
    <w:rsid w:val="00F2427B"/>
    <w:rsid w:val="00F25B94"/>
    <w:rsid w:val="00F26B59"/>
    <w:rsid w:val="00F2712D"/>
    <w:rsid w:val="00F2735B"/>
    <w:rsid w:val="00F305D0"/>
    <w:rsid w:val="00F3197E"/>
    <w:rsid w:val="00F338B1"/>
    <w:rsid w:val="00F34101"/>
    <w:rsid w:val="00F3429F"/>
    <w:rsid w:val="00F3460F"/>
    <w:rsid w:val="00F34739"/>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2FD"/>
    <w:rsid w:val="00F4530D"/>
    <w:rsid w:val="00F47892"/>
    <w:rsid w:val="00F5070A"/>
    <w:rsid w:val="00F50D0F"/>
    <w:rsid w:val="00F51364"/>
    <w:rsid w:val="00F51417"/>
    <w:rsid w:val="00F5167C"/>
    <w:rsid w:val="00F51682"/>
    <w:rsid w:val="00F5226C"/>
    <w:rsid w:val="00F52DCD"/>
    <w:rsid w:val="00F5357B"/>
    <w:rsid w:val="00F53DD6"/>
    <w:rsid w:val="00F5410E"/>
    <w:rsid w:val="00F55AAB"/>
    <w:rsid w:val="00F56970"/>
    <w:rsid w:val="00F57EE5"/>
    <w:rsid w:val="00F61377"/>
    <w:rsid w:val="00F61A6A"/>
    <w:rsid w:val="00F61FA3"/>
    <w:rsid w:val="00F622D5"/>
    <w:rsid w:val="00F62C7C"/>
    <w:rsid w:val="00F62D49"/>
    <w:rsid w:val="00F639FB"/>
    <w:rsid w:val="00F64C2A"/>
    <w:rsid w:val="00F64EFF"/>
    <w:rsid w:val="00F65843"/>
    <w:rsid w:val="00F7019F"/>
    <w:rsid w:val="00F70836"/>
    <w:rsid w:val="00F70E69"/>
    <w:rsid w:val="00F71B98"/>
    <w:rsid w:val="00F72E77"/>
    <w:rsid w:val="00F75FC6"/>
    <w:rsid w:val="00F766DE"/>
    <w:rsid w:val="00F77C07"/>
    <w:rsid w:val="00F801A9"/>
    <w:rsid w:val="00F8062F"/>
    <w:rsid w:val="00F80A69"/>
    <w:rsid w:val="00F81563"/>
    <w:rsid w:val="00F82CD2"/>
    <w:rsid w:val="00F8393C"/>
    <w:rsid w:val="00F83F8E"/>
    <w:rsid w:val="00F848D0"/>
    <w:rsid w:val="00F86206"/>
    <w:rsid w:val="00F862B7"/>
    <w:rsid w:val="00F862D8"/>
    <w:rsid w:val="00F87258"/>
    <w:rsid w:val="00F905B7"/>
    <w:rsid w:val="00F90600"/>
    <w:rsid w:val="00F9206D"/>
    <w:rsid w:val="00F927C6"/>
    <w:rsid w:val="00F94EB3"/>
    <w:rsid w:val="00F95CD6"/>
    <w:rsid w:val="00F96109"/>
    <w:rsid w:val="00F9655C"/>
    <w:rsid w:val="00F968B5"/>
    <w:rsid w:val="00FA0CA7"/>
    <w:rsid w:val="00FA0E56"/>
    <w:rsid w:val="00FA20FE"/>
    <w:rsid w:val="00FA2106"/>
    <w:rsid w:val="00FA22BB"/>
    <w:rsid w:val="00FA2B2A"/>
    <w:rsid w:val="00FA51A4"/>
    <w:rsid w:val="00FA59FD"/>
    <w:rsid w:val="00FA646C"/>
    <w:rsid w:val="00FB0318"/>
    <w:rsid w:val="00FB0C8A"/>
    <w:rsid w:val="00FB0E49"/>
    <w:rsid w:val="00FB0FC5"/>
    <w:rsid w:val="00FB1148"/>
    <w:rsid w:val="00FB2944"/>
    <w:rsid w:val="00FB29E2"/>
    <w:rsid w:val="00FB2BB1"/>
    <w:rsid w:val="00FB31C2"/>
    <w:rsid w:val="00FB3DBD"/>
    <w:rsid w:val="00FB49F9"/>
    <w:rsid w:val="00FB5150"/>
    <w:rsid w:val="00FB576B"/>
    <w:rsid w:val="00FB5B20"/>
    <w:rsid w:val="00FB6A2F"/>
    <w:rsid w:val="00FB79B3"/>
    <w:rsid w:val="00FC007F"/>
    <w:rsid w:val="00FC0F7D"/>
    <w:rsid w:val="00FC1966"/>
    <w:rsid w:val="00FC5733"/>
    <w:rsid w:val="00FC5A0F"/>
    <w:rsid w:val="00FC7CBD"/>
    <w:rsid w:val="00FCA32F"/>
    <w:rsid w:val="00FD054C"/>
    <w:rsid w:val="00FD1425"/>
    <w:rsid w:val="00FD2A24"/>
    <w:rsid w:val="00FD33E5"/>
    <w:rsid w:val="00FD40C6"/>
    <w:rsid w:val="00FD6E8A"/>
    <w:rsid w:val="00FE18B2"/>
    <w:rsid w:val="00FE1CFA"/>
    <w:rsid w:val="00FE2904"/>
    <w:rsid w:val="00FE3F30"/>
    <w:rsid w:val="00FE4BBC"/>
    <w:rsid w:val="00FE6BCF"/>
    <w:rsid w:val="00FE7256"/>
    <w:rsid w:val="00FF00E6"/>
    <w:rsid w:val="00FF02FE"/>
    <w:rsid w:val="00FF05A1"/>
    <w:rsid w:val="00FF09B2"/>
    <w:rsid w:val="00FF1625"/>
    <w:rsid w:val="00FF1851"/>
    <w:rsid w:val="00FF34FC"/>
    <w:rsid w:val="00FF5394"/>
    <w:rsid w:val="00FF6642"/>
    <w:rsid w:val="00FF7AD3"/>
    <w:rsid w:val="0105B306"/>
    <w:rsid w:val="011A0127"/>
    <w:rsid w:val="01219A8E"/>
    <w:rsid w:val="012960FD"/>
    <w:rsid w:val="0130AF16"/>
    <w:rsid w:val="013B3142"/>
    <w:rsid w:val="014C33BD"/>
    <w:rsid w:val="018DEA03"/>
    <w:rsid w:val="0194AF3D"/>
    <w:rsid w:val="01A0BF9B"/>
    <w:rsid w:val="01C4DBB4"/>
    <w:rsid w:val="01C79FBA"/>
    <w:rsid w:val="01D51A6C"/>
    <w:rsid w:val="01E23241"/>
    <w:rsid w:val="01F79892"/>
    <w:rsid w:val="01FC59C9"/>
    <w:rsid w:val="0203C170"/>
    <w:rsid w:val="021C0EDD"/>
    <w:rsid w:val="0230B005"/>
    <w:rsid w:val="02446DA5"/>
    <w:rsid w:val="024A601A"/>
    <w:rsid w:val="029820DA"/>
    <w:rsid w:val="02998E43"/>
    <w:rsid w:val="02BD88F0"/>
    <w:rsid w:val="02CA4209"/>
    <w:rsid w:val="02CA63CE"/>
    <w:rsid w:val="02CAD0A1"/>
    <w:rsid w:val="02D0BDDE"/>
    <w:rsid w:val="02EDED5B"/>
    <w:rsid w:val="02EDF1AD"/>
    <w:rsid w:val="02F47798"/>
    <w:rsid w:val="02FE7701"/>
    <w:rsid w:val="03078C16"/>
    <w:rsid w:val="03307F9E"/>
    <w:rsid w:val="033C8FFC"/>
    <w:rsid w:val="0342BE5B"/>
    <w:rsid w:val="034AA2DB"/>
    <w:rsid w:val="034D8E98"/>
    <w:rsid w:val="0362B932"/>
    <w:rsid w:val="0371F6FE"/>
    <w:rsid w:val="037A6E46"/>
    <w:rsid w:val="0385E478"/>
    <w:rsid w:val="0393F27D"/>
    <w:rsid w:val="03A398B8"/>
    <w:rsid w:val="03AB0ACB"/>
    <w:rsid w:val="03AC598C"/>
    <w:rsid w:val="03BA8E8C"/>
    <w:rsid w:val="03C31E35"/>
    <w:rsid w:val="03CB0548"/>
    <w:rsid w:val="03CBDFF2"/>
    <w:rsid w:val="03D0F5FB"/>
    <w:rsid w:val="03EB8E0E"/>
    <w:rsid w:val="040FED66"/>
    <w:rsid w:val="04137423"/>
    <w:rsid w:val="041F996D"/>
    <w:rsid w:val="04341195"/>
    <w:rsid w:val="0450A390"/>
    <w:rsid w:val="046A0572"/>
    <w:rsid w:val="0470EC9A"/>
    <w:rsid w:val="04758073"/>
    <w:rsid w:val="047742A2"/>
    <w:rsid w:val="0488E220"/>
    <w:rsid w:val="0489F08D"/>
    <w:rsid w:val="04A20A7D"/>
    <w:rsid w:val="04B59D20"/>
    <w:rsid w:val="04C0808A"/>
    <w:rsid w:val="04E3045A"/>
    <w:rsid w:val="04F3B0EE"/>
    <w:rsid w:val="04F9EA14"/>
    <w:rsid w:val="04FD6911"/>
    <w:rsid w:val="051226D8"/>
    <w:rsid w:val="05382F71"/>
    <w:rsid w:val="054A6AFA"/>
    <w:rsid w:val="056EC32F"/>
    <w:rsid w:val="057DC95D"/>
    <w:rsid w:val="057F7230"/>
    <w:rsid w:val="0596FA59"/>
    <w:rsid w:val="05AECCCD"/>
    <w:rsid w:val="05B1A552"/>
    <w:rsid w:val="05CE97B3"/>
    <w:rsid w:val="05D4391E"/>
    <w:rsid w:val="05DA0DDA"/>
    <w:rsid w:val="05EB15E9"/>
    <w:rsid w:val="05F9AFF7"/>
    <w:rsid w:val="0607FA52"/>
    <w:rsid w:val="0610C815"/>
    <w:rsid w:val="0626EFDE"/>
    <w:rsid w:val="062AA5A6"/>
    <w:rsid w:val="063AA7E5"/>
    <w:rsid w:val="067517C8"/>
    <w:rsid w:val="0676113D"/>
    <w:rsid w:val="0688ABFE"/>
    <w:rsid w:val="0699458E"/>
    <w:rsid w:val="06AB4DA7"/>
    <w:rsid w:val="06D61A13"/>
    <w:rsid w:val="06DB25C9"/>
    <w:rsid w:val="06E42A5E"/>
    <w:rsid w:val="06FD2554"/>
    <w:rsid w:val="06FE4576"/>
    <w:rsid w:val="0702A34E"/>
    <w:rsid w:val="07035214"/>
    <w:rsid w:val="0744B844"/>
    <w:rsid w:val="0744E2BD"/>
    <w:rsid w:val="0755D480"/>
    <w:rsid w:val="075D4CAC"/>
    <w:rsid w:val="0760C429"/>
    <w:rsid w:val="076109D8"/>
    <w:rsid w:val="076AD740"/>
    <w:rsid w:val="076BE4B3"/>
    <w:rsid w:val="077F4EEA"/>
    <w:rsid w:val="07818BE8"/>
    <w:rsid w:val="078FBB16"/>
    <w:rsid w:val="07907AD8"/>
    <w:rsid w:val="079D1B3F"/>
    <w:rsid w:val="079F75B0"/>
    <w:rsid w:val="07B39EAE"/>
    <w:rsid w:val="07C082E2"/>
    <w:rsid w:val="07CAAF9B"/>
    <w:rsid w:val="07D74486"/>
    <w:rsid w:val="07D9AB3F"/>
    <w:rsid w:val="07E112A0"/>
    <w:rsid w:val="07EEF378"/>
    <w:rsid w:val="07F10118"/>
    <w:rsid w:val="07F6D510"/>
    <w:rsid w:val="080FA6EB"/>
    <w:rsid w:val="0810011F"/>
    <w:rsid w:val="0814506C"/>
    <w:rsid w:val="0818BA38"/>
    <w:rsid w:val="082C0388"/>
    <w:rsid w:val="0835E86E"/>
    <w:rsid w:val="0840EFC5"/>
    <w:rsid w:val="084FD8A7"/>
    <w:rsid w:val="085A230D"/>
    <w:rsid w:val="086B156E"/>
    <w:rsid w:val="087CE77A"/>
    <w:rsid w:val="08AC431F"/>
    <w:rsid w:val="08AE34E5"/>
    <w:rsid w:val="08B0A594"/>
    <w:rsid w:val="08C503FB"/>
    <w:rsid w:val="08CD98A6"/>
    <w:rsid w:val="08CE1ECD"/>
    <w:rsid w:val="08D1A1E1"/>
    <w:rsid w:val="08EBD53D"/>
    <w:rsid w:val="08FCB528"/>
    <w:rsid w:val="09158D14"/>
    <w:rsid w:val="0949C41C"/>
    <w:rsid w:val="096C73F2"/>
    <w:rsid w:val="096E3BFD"/>
    <w:rsid w:val="0983EA71"/>
    <w:rsid w:val="09986C1E"/>
    <w:rsid w:val="09A100BE"/>
    <w:rsid w:val="09B48A99"/>
    <w:rsid w:val="09B4F88E"/>
    <w:rsid w:val="09C1E1C0"/>
    <w:rsid w:val="09C53B06"/>
    <w:rsid w:val="09E67A54"/>
    <w:rsid w:val="09FFD9C9"/>
    <w:rsid w:val="0A32A412"/>
    <w:rsid w:val="0A3DDE34"/>
    <w:rsid w:val="0A4EB226"/>
    <w:rsid w:val="0A662B16"/>
    <w:rsid w:val="0A751B9A"/>
    <w:rsid w:val="0A8C8B99"/>
    <w:rsid w:val="0A9E0EA1"/>
    <w:rsid w:val="0AAE79A6"/>
    <w:rsid w:val="0AC3F31C"/>
    <w:rsid w:val="0AC8A07E"/>
    <w:rsid w:val="0AD6A564"/>
    <w:rsid w:val="0AD782FE"/>
    <w:rsid w:val="0AE709A0"/>
    <w:rsid w:val="0B00DF4B"/>
    <w:rsid w:val="0B012F4F"/>
    <w:rsid w:val="0B0CFEED"/>
    <w:rsid w:val="0B25BD65"/>
    <w:rsid w:val="0B3A96B0"/>
    <w:rsid w:val="0B499ABE"/>
    <w:rsid w:val="0B56B22F"/>
    <w:rsid w:val="0B6604D0"/>
    <w:rsid w:val="0B676B33"/>
    <w:rsid w:val="0B72CAC0"/>
    <w:rsid w:val="0B87EEF9"/>
    <w:rsid w:val="0B98E534"/>
    <w:rsid w:val="0BA0583F"/>
    <w:rsid w:val="0BA68AEB"/>
    <w:rsid w:val="0BC88439"/>
    <w:rsid w:val="0BCBB0A2"/>
    <w:rsid w:val="0BD626A7"/>
    <w:rsid w:val="0BE7F50F"/>
    <w:rsid w:val="0BFE22DA"/>
    <w:rsid w:val="0C1BE3AF"/>
    <w:rsid w:val="0C47435C"/>
    <w:rsid w:val="0C4BA412"/>
    <w:rsid w:val="0C514DFE"/>
    <w:rsid w:val="0C56A45A"/>
    <w:rsid w:val="0C67D499"/>
    <w:rsid w:val="0C6927C2"/>
    <w:rsid w:val="0C737FCA"/>
    <w:rsid w:val="0C825487"/>
    <w:rsid w:val="0C8CBD57"/>
    <w:rsid w:val="0CD312D3"/>
    <w:rsid w:val="0CE1A11D"/>
    <w:rsid w:val="0CF28290"/>
    <w:rsid w:val="0D011E03"/>
    <w:rsid w:val="0D26B786"/>
    <w:rsid w:val="0D3811BF"/>
    <w:rsid w:val="0D4A9E78"/>
    <w:rsid w:val="0D61A74B"/>
    <w:rsid w:val="0D6980FA"/>
    <w:rsid w:val="0D71E78E"/>
    <w:rsid w:val="0D7AE0CB"/>
    <w:rsid w:val="0D7CE529"/>
    <w:rsid w:val="0D83C570"/>
    <w:rsid w:val="0D8F3444"/>
    <w:rsid w:val="0DA18FF0"/>
    <w:rsid w:val="0DAD9E8F"/>
    <w:rsid w:val="0DC045BF"/>
    <w:rsid w:val="0DD14B80"/>
    <w:rsid w:val="0DD16DA4"/>
    <w:rsid w:val="0DFED6A8"/>
    <w:rsid w:val="0DFF97FA"/>
    <w:rsid w:val="0E051BEB"/>
    <w:rsid w:val="0E082EC6"/>
    <w:rsid w:val="0E086212"/>
    <w:rsid w:val="0E1448EA"/>
    <w:rsid w:val="0E18D966"/>
    <w:rsid w:val="0E228A97"/>
    <w:rsid w:val="0E46208C"/>
    <w:rsid w:val="0E4B17C2"/>
    <w:rsid w:val="0E4E6C8C"/>
    <w:rsid w:val="0E58FDE1"/>
    <w:rsid w:val="0E5FFF33"/>
    <w:rsid w:val="0E7A6A33"/>
    <w:rsid w:val="0E9DF49F"/>
    <w:rsid w:val="0EA09431"/>
    <w:rsid w:val="0EA73AFD"/>
    <w:rsid w:val="0EAAA5E5"/>
    <w:rsid w:val="0EADD93C"/>
    <w:rsid w:val="0EC4C55A"/>
    <w:rsid w:val="0EC6BE2A"/>
    <w:rsid w:val="0EC91C1B"/>
    <w:rsid w:val="0EEC28FE"/>
    <w:rsid w:val="0EF819C0"/>
    <w:rsid w:val="0F035164"/>
    <w:rsid w:val="0F15A575"/>
    <w:rsid w:val="0F25F2EB"/>
    <w:rsid w:val="0F2AE9BE"/>
    <w:rsid w:val="0F5F332B"/>
    <w:rsid w:val="0F67937C"/>
    <w:rsid w:val="0F6ECB98"/>
    <w:rsid w:val="0F9BEBF3"/>
    <w:rsid w:val="0F9FD0CD"/>
    <w:rsid w:val="0FB9F549"/>
    <w:rsid w:val="0FDBDE8C"/>
    <w:rsid w:val="0FE7ABE8"/>
    <w:rsid w:val="0FE7F5CD"/>
    <w:rsid w:val="0FE9E2A8"/>
    <w:rsid w:val="0FF5DA49"/>
    <w:rsid w:val="100F5CC6"/>
    <w:rsid w:val="101EC798"/>
    <w:rsid w:val="102813DD"/>
    <w:rsid w:val="10300163"/>
    <w:rsid w:val="103EAFAA"/>
    <w:rsid w:val="10401988"/>
    <w:rsid w:val="1049E24C"/>
    <w:rsid w:val="1057E085"/>
    <w:rsid w:val="105A7B89"/>
    <w:rsid w:val="106F2E2F"/>
    <w:rsid w:val="10789B9E"/>
    <w:rsid w:val="108F4FB0"/>
    <w:rsid w:val="1095064E"/>
    <w:rsid w:val="109C0F0A"/>
    <w:rsid w:val="10A2B214"/>
    <w:rsid w:val="10A98850"/>
    <w:rsid w:val="10B4A397"/>
    <w:rsid w:val="10B5488A"/>
    <w:rsid w:val="10B75504"/>
    <w:rsid w:val="10C238A6"/>
    <w:rsid w:val="10C82F74"/>
    <w:rsid w:val="10C961F3"/>
    <w:rsid w:val="11024315"/>
    <w:rsid w:val="1105492D"/>
    <w:rsid w:val="11054E01"/>
    <w:rsid w:val="110AFF56"/>
    <w:rsid w:val="110D701C"/>
    <w:rsid w:val="11160F2F"/>
    <w:rsid w:val="1127CDE9"/>
    <w:rsid w:val="113FCF88"/>
    <w:rsid w:val="114D7655"/>
    <w:rsid w:val="11655C37"/>
    <w:rsid w:val="1165F7B3"/>
    <w:rsid w:val="1177AEED"/>
    <w:rsid w:val="11854AEB"/>
    <w:rsid w:val="11A9219C"/>
    <w:rsid w:val="1212CFA9"/>
    <w:rsid w:val="1212DB4F"/>
    <w:rsid w:val="121DB65A"/>
    <w:rsid w:val="124D4637"/>
    <w:rsid w:val="12532565"/>
    <w:rsid w:val="125FBCA9"/>
    <w:rsid w:val="1264FCB2"/>
    <w:rsid w:val="126DC41A"/>
    <w:rsid w:val="12704390"/>
    <w:rsid w:val="12776512"/>
    <w:rsid w:val="127F57B0"/>
    <w:rsid w:val="127FAD8B"/>
    <w:rsid w:val="128D4509"/>
    <w:rsid w:val="1293B6E2"/>
    <w:rsid w:val="12A0047A"/>
    <w:rsid w:val="12BF0AA2"/>
    <w:rsid w:val="12F47FD0"/>
    <w:rsid w:val="12FBFEDB"/>
    <w:rsid w:val="13056E16"/>
    <w:rsid w:val="1314EC48"/>
    <w:rsid w:val="131869D3"/>
    <w:rsid w:val="131C1874"/>
    <w:rsid w:val="131D701E"/>
    <w:rsid w:val="133CB30C"/>
    <w:rsid w:val="1349EA6E"/>
    <w:rsid w:val="1374B844"/>
    <w:rsid w:val="13861D8C"/>
    <w:rsid w:val="139B85B5"/>
    <w:rsid w:val="13BE605F"/>
    <w:rsid w:val="13C7B2E3"/>
    <w:rsid w:val="13E2349D"/>
    <w:rsid w:val="13E24E64"/>
    <w:rsid w:val="13E91698"/>
    <w:rsid w:val="13EACEB3"/>
    <w:rsid w:val="13EEF5C6"/>
    <w:rsid w:val="13EFC1CE"/>
    <w:rsid w:val="13F8C77E"/>
    <w:rsid w:val="140F114F"/>
    <w:rsid w:val="14112458"/>
    <w:rsid w:val="14456715"/>
    <w:rsid w:val="1451CF1C"/>
    <w:rsid w:val="14525541"/>
    <w:rsid w:val="1466400B"/>
    <w:rsid w:val="1488088D"/>
    <w:rsid w:val="148F96C1"/>
    <w:rsid w:val="149E5ED0"/>
    <w:rsid w:val="14A33373"/>
    <w:rsid w:val="14A7299C"/>
    <w:rsid w:val="14EE7CF8"/>
    <w:rsid w:val="14F113E0"/>
    <w:rsid w:val="14FA5D18"/>
    <w:rsid w:val="153C50D5"/>
    <w:rsid w:val="158DB8B7"/>
    <w:rsid w:val="15AD8F69"/>
    <w:rsid w:val="15AF05D4"/>
    <w:rsid w:val="15C3FBFA"/>
    <w:rsid w:val="15C4E4BF"/>
    <w:rsid w:val="15CCF79F"/>
    <w:rsid w:val="15E5BA0C"/>
    <w:rsid w:val="15FFF0DB"/>
    <w:rsid w:val="16100E70"/>
    <w:rsid w:val="1625A9EC"/>
    <w:rsid w:val="163AA46D"/>
    <w:rsid w:val="16404B20"/>
    <w:rsid w:val="164D21FE"/>
    <w:rsid w:val="166A0783"/>
    <w:rsid w:val="16828D8F"/>
    <w:rsid w:val="16985FDE"/>
    <w:rsid w:val="16C0A056"/>
    <w:rsid w:val="16D90FE2"/>
    <w:rsid w:val="16E0008B"/>
    <w:rsid w:val="16E568D7"/>
    <w:rsid w:val="16E9289F"/>
    <w:rsid w:val="16F14993"/>
    <w:rsid w:val="16FC6613"/>
    <w:rsid w:val="17089FF5"/>
    <w:rsid w:val="170AFEBB"/>
    <w:rsid w:val="171FCD9A"/>
    <w:rsid w:val="17227BB5"/>
    <w:rsid w:val="1735FBA3"/>
    <w:rsid w:val="1737C707"/>
    <w:rsid w:val="17400454"/>
    <w:rsid w:val="1747FF04"/>
    <w:rsid w:val="1750A16C"/>
    <w:rsid w:val="175FA69C"/>
    <w:rsid w:val="176EC126"/>
    <w:rsid w:val="1789F603"/>
    <w:rsid w:val="17D36F9C"/>
    <w:rsid w:val="17DF729F"/>
    <w:rsid w:val="17E6012F"/>
    <w:rsid w:val="17EE977E"/>
    <w:rsid w:val="17F5C7DC"/>
    <w:rsid w:val="1800EC2E"/>
    <w:rsid w:val="1803249E"/>
    <w:rsid w:val="18042633"/>
    <w:rsid w:val="180FC74F"/>
    <w:rsid w:val="1810B120"/>
    <w:rsid w:val="1823A3D8"/>
    <w:rsid w:val="1826E6DF"/>
    <w:rsid w:val="182C1218"/>
    <w:rsid w:val="1830AC37"/>
    <w:rsid w:val="18322152"/>
    <w:rsid w:val="1836CB88"/>
    <w:rsid w:val="184220EB"/>
    <w:rsid w:val="1873F197"/>
    <w:rsid w:val="187B31BB"/>
    <w:rsid w:val="187EF939"/>
    <w:rsid w:val="18B3DF9C"/>
    <w:rsid w:val="18D1CC04"/>
    <w:rsid w:val="18ECAC6B"/>
    <w:rsid w:val="191762C4"/>
    <w:rsid w:val="191DA016"/>
    <w:rsid w:val="191DDB30"/>
    <w:rsid w:val="193763E1"/>
    <w:rsid w:val="1938DA75"/>
    <w:rsid w:val="19699875"/>
    <w:rsid w:val="197AA1FC"/>
    <w:rsid w:val="197B4300"/>
    <w:rsid w:val="19963628"/>
    <w:rsid w:val="199F5E3C"/>
    <w:rsid w:val="19A76BC2"/>
    <w:rsid w:val="19CFAA85"/>
    <w:rsid w:val="19E113CF"/>
    <w:rsid w:val="19E81C8B"/>
    <w:rsid w:val="19E9AC22"/>
    <w:rsid w:val="19F0C492"/>
    <w:rsid w:val="19F473C7"/>
    <w:rsid w:val="1A130EE5"/>
    <w:rsid w:val="1A1BB3C1"/>
    <w:rsid w:val="1A5AD168"/>
    <w:rsid w:val="1A667769"/>
    <w:rsid w:val="1A66EA9B"/>
    <w:rsid w:val="1A6D9C65"/>
    <w:rsid w:val="1A7F161E"/>
    <w:rsid w:val="1A7FFB94"/>
    <w:rsid w:val="1A97475E"/>
    <w:rsid w:val="1AA0BF86"/>
    <w:rsid w:val="1AACCF1E"/>
    <w:rsid w:val="1ADBE173"/>
    <w:rsid w:val="1AE6B1CE"/>
    <w:rsid w:val="1AEF79E0"/>
    <w:rsid w:val="1B1EA58F"/>
    <w:rsid w:val="1B21F681"/>
    <w:rsid w:val="1B2B052C"/>
    <w:rsid w:val="1B51FA3D"/>
    <w:rsid w:val="1B5344F7"/>
    <w:rsid w:val="1B5422C0"/>
    <w:rsid w:val="1BAB9259"/>
    <w:rsid w:val="1BD20257"/>
    <w:rsid w:val="1BD3D5B3"/>
    <w:rsid w:val="1BDD7083"/>
    <w:rsid w:val="1BDFDA56"/>
    <w:rsid w:val="1BE3D463"/>
    <w:rsid w:val="1C0954AD"/>
    <w:rsid w:val="1C0A0AD8"/>
    <w:rsid w:val="1C0AD502"/>
    <w:rsid w:val="1C1FEF93"/>
    <w:rsid w:val="1C3C8FE7"/>
    <w:rsid w:val="1C4C5070"/>
    <w:rsid w:val="1C68E584"/>
    <w:rsid w:val="1C708188"/>
    <w:rsid w:val="1C827E20"/>
    <w:rsid w:val="1C82822F"/>
    <w:rsid w:val="1C8A70EB"/>
    <w:rsid w:val="1C8C5350"/>
    <w:rsid w:val="1CAB2EDC"/>
    <w:rsid w:val="1CC221F5"/>
    <w:rsid w:val="1CC5C54A"/>
    <w:rsid w:val="1CCB0A6C"/>
    <w:rsid w:val="1CDCB240"/>
    <w:rsid w:val="1CFE2BD8"/>
    <w:rsid w:val="1D0292C8"/>
    <w:rsid w:val="1D1B3062"/>
    <w:rsid w:val="1D20A26C"/>
    <w:rsid w:val="1D3ED134"/>
    <w:rsid w:val="1D626FF8"/>
    <w:rsid w:val="1D7FA4C4"/>
    <w:rsid w:val="1D859253"/>
    <w:rsid w:val="1D891390"/>
    <w:rsid w:val="1D917496"/>
    <w:rsid w:val="1D9E8B5D"/>
    <w:rsid w:val="1D9EFF7D"/>
    <w:rsid w:val="1DA53D27"/>
    <w:rsid w:val="1DA5C7BA"/>
    <w:rsid w:val="1DAB44C3"/>
    <w:rsid w:val="1DC221E6"/>
    <w:rsid w:val="1DC2FD0C"/>
    <w:rsid w:val="1DC4C182"/>
    <w:rsid w:val="1DD5578A"/>
    <w:rsid w:val="1DDEDDE2"/>
    <w:rsid w:val="1DE1988D"/>
    <w:rsid w:val="1DE27EDE"/>
    <w:rsid w:val="1DF93787"/>
    <w:rsid w:val="1E090C41"/>
    <w:rsid w:val="1E0C4B98"/>
    <w:rsid w:val="1E1BE781"/>
    <w:rsid w:val="1E1E2356"/>
    <w:rsid w:val="1E3082A2"/>
    <w:rsid w:val="1E5542B3"/>
    <w:rsid w:val="1E62A5EE"/>
    <w:rsid w:val="1E7B8C87"/>
    <w:rsid w:val="1E824893"/>
    <w:rsid w:val="1E87EA3C"/>
    <w:rsid w:val="1E991B01"/>
    <w:rsid w:val="1EA1BC0E"/>
    <w:rsid w:val="1EA517A2"/>
    <w:rsid w:val="1EA56FED"/>
    <w:rsid w:val="1EAA54CC"/>
    <w:rsid w:val="1EB2FADE"/>
    <w:rsid w:val="1EDE2A31"/>
    <w:rsid w:val="1EE0E52A"/>
    <w:rsid w:val="1EE72D6B"/>
    <w:rsid w:val="1F000458"/>
    <w:rsid w:val="1F143897"/>
    <w:rsid w:val="1F315778"/>
    <w:rsid w:val="1F3217C8"/>
    <w:rsid w:val="1F446C83"/>
    <w:rsid w:val="1F4F262D"/>
    <w:rsid w:val="1F524D5B"/>
    <w:rsid w:val="1F591114"/>
    <w:rsid w:val="1F59ABCC"/>
    <w:rsid w:val="1F5FD39F"/>
    <w:rsid w:val="1F69FC28"/>
    <w:rsid w:val="1F6F54EF"/>
    <w:rsid w:val="1F77EE89"/>
    <w:rsid w:val="1F9161FD"/>
    <w:rsid w:val="1F91B531"/>
    <w:rsid w:val="1F93E841"/>
    <w:rsid w:val="1F9BDAB2"/>
    <w:rsid w:val="1FA8224A"/>
    <w:rsid w:val="1FBC8812"/>
    <w:rsid w:val="1FCB958B"/>
    <w:rsid w:val="1FF60FBB"/>
    <w:rsid w:val="1FF7BB86"/>
    <w:rsid w:val="1FFA7F8E"/>
    <w:rsid w:val="1FFFB899"/>
    <w:rsid w:val="20020DB7"/>
    <w:rsid w:val="2009C30D"/>
    <w:rsid w:val="200BF8DA"/>
    <w:rsid w:val="200F3818"/>
    <w:rsid w:val="202295BF"/>
    <w:rsid w:val="20548812"/>
    <w:rsid w:val="2070C4CF"/>
    <w:rsid w:val="20831708"/>
    <w:rsid w:val="2089ED2C"/>
    <w:rsid w:val="20A64932"/>
    <w:rsid w:val="20AE7143"/>
    <w:rsid w:val="20BB8D02"/>
    <w:rsid w:val="20DE4625"/>
    <w:rsid w:val="20DEB0AD"/>
    <w:rsid w:val="20EA1A8F"/>
    <w:rsid w:val="20EB41B1"/>
    <w:rsid w:val="20F0E1C2"/>
    <w:rsid w:val="20F96239"/>
    <w:rsid w:val="212DB434"/>
    <w:rsid w:val="212FED7D"/>
    <w:rsid w:val="213CCAF5"/>
    <w:rsid w:val="2140E55C"/>
    <w:rsid w:val="2142DDF7"/>
    <w:rsid w:val="21599684"/>
    <w:rsid w:val="2160CE6A"/>
    <w:rsid w:val="216F73D3"/>
    <w:rsid w:val="216F9547"/>
    <w:rsid w:val="21716CEE"/>
    <w:rsid w:val="218CE375"/>
    <w:rsid w:val="218FA331"/>
    <w:rsid w:val="21A6D3A1"/>
    <w:rsid w:val="21B1CE43"/>
    <w:rsid w:val="21C61E43"/>
    <w:rsid w:val="21DB772C"/>
    <w:rsid w:val="21E9D5F1"/>
    <w:rsid w:val="2214D27E"/>
    <w:rsid w:val="2220D6A2"/>
    <w:rsid w:val="223C92A2"/>
    <w:rsid w:val="2250ECDA"/>
    <w:rsid w:val="2280A668"/>
    <w:rsid w:val="228D931E"/>
    <w:rsid w:val="228E09A3"/>
    <w:rsid w:val="22B0651F"/>
    <w:rsid w:val="22B5E3C6"/>
    <w:rsid w:val="22D086E0"/>
    <w:rsid w:val="22D6E27C"/>
    <w:rsid w:val="22DDBE02"/>
    <w:rsid w:val="22DFE792"/>
    <w:rsid w:val="22E54628"/>
    <w:rsid w:val="22F014E0"/>
    <w:rsid w:val="22F582DF"/>
    <w:rsid w:val="230526F2"/>
    <w:rsid w:val="23182950"/>
    <w:rsid w:val="23263685"/>
    <w:rsid w:val="233F158F"/>
    <w:rsid w:val="234F3F6E"/>
    <w:rsid w:val="2352D6D6"/>
    <w:rsid w:val="235363C7"/>
    <w:rsid w:val="236AE362"/>
    <w:rsid w:val="2382766D"/>
    <w:rsid w:val="23B05317"/>
    <w:rsid w:val="23B6A43E"/>
    <w:rsid w:val="23B82AC3"/>
    <w:rsid w:val="23BA86A5"/>
    <w:rsid w:val="23CAF484"/>
    <w:rsid w:val="23EAEC3B"/>
    <w:rsid w:val="23ECBD3B"/>
    <w:rsid w:val="23F67907"/>
    <w:rsid w:val="240DCCE1"/>
    <w:rsid w:val="24225556"/>
    <w:rsid w:val="242AC45D"/>
    <w:rsid w:val="242E796F"/>
    <w:rsid w:val="2432374F"/>
    <w:rsid w:val="24355B7C"/>
    <w:rsid w:val="2445F675"/>
    <w:rsid w:val="244BFB58"/>
    <w:rsid w:val="2462D536"/>
    <w:rsid w:val="247E3EB4"/>
    <w:rsid w:val="2484A9E9"/>
    <w:rsid w:val="248D9414"/>
    <w:rsid w:val="24CC71BD"/>
    <w:rsid w:val="24CD4764"/>
    <w:rsid w:val="24D57EDA"/>
    <w:rsid w:val="24EDC9F8"/>
    <w:rsid w:val="24F0A1B4"/>
    <w:rsid w:val="24F606E2"/>
    <w:rsid w:val="24FA6976"/>
    <w:rsid w:val="24FC009F"/>
    <w:rsid w:val="250139C9"/>
    <w:rsid w:val="2504AD90"/>
    <w:rsid w:val="250A1EED"/>
    <w:rsid w:val="25377D69"/>
    <w:rsid w:val="25477B8E"/>
    <w:rsid w:val="254F0D0C"/>
    <w:rsid w:val="25566EEF"/>
    <w:rsid w:val="2556882B"/>
    <w:rsid w:val="25581BF3"/>
    <w:rsid w:val="2577ABA2"/>
    <w:rsid w:val="258965DB"/>
    <w:rsid w:val="259171B4"/>
    <w:rsid w:val="2593E055"/>
    <w:rsid w:val="2594118F"/>
    <w:rsid w:val="25A99D42"/>
    <w:rsid w:val="25B87635"/>
    <w:rsid w:val="25D0F7B4"/>
    <w:rsid w:val="25E7300D"/>
    <w:rsid w:val="25ED4DDD"/>
    <w:rsid w:val="260B666A"/>
    <w:rsid w:val="26242666"/>
    <w:rsid w:val="263085DA"/>
    <w:rsid w:val="26384FFE"/>
    <w:rsid w:val="263FBF3E"/>
    <w:rsid w:val="2642445C"/>
    <w:rsid w:val="2655C670"/>
    <w:rsid w:val="265649D9"/>
    <w:rsid w:val="2668421E"/>
    <w:rsid w:val="266F4CE0"/>
    <w:rsid w:val="26714F3B"/>
    <w:rsid w:val="2675A559"/>
    <w:rsid w:val="2695A6EF"/>
    <w:rsid w:val="26A58F6B"/>
    <w:rsid w:val="26ADF56B"/>
    <w:rsid w:val="26B6712E"/>
    <w:rsid w:val="26BD91B1"/>
    <w:rsid w:val="26CAA5A3"/>
    <w:rsid w:val="26D8DDDF"/>
    <w:rsid w:val="26EE4500"/>
    <w:rsid w:val="271EF416"/>
    <w:rsid w:val="2721CB7C"/>
    <w:rsid w:val="2724399F"/>
    <w:rsid w:val="272B6C4B"/>
    <w:rsid w:val="27469BB9"/>
    <w:rsid w:val="274BA0A0"/>
    <w:rsid w:val="2759BBD7"/>
    <w:rsid w:val="2769D811"/>
    <w:rsid w:val="27750625"/>
    <w:rsid w:val="2786BF14"/>
    <w:rsid w:val="27944A98"/>
    <w:rsid w:val="27A6D751"/>
    <w:rsid w:val="27B32DDE"/>
    <w:rsid w:val="27B6D768"/>
    <w:rsid w:val="27E518EE"/>
    <w:rsid w:val="27FD93FF"/>
    <w:rsid w:val="283B098A"/>
    <w:rsid w:val="283F158A"/>
    <w:rsid w:val="283F1A6D"/>
    <w:rsid w:val="284AD72E"/>
    <w:rsid w:val="284C033F"/>
    <w:rsid w:val="285ED459"/>
    <w:rsid w:val="2872A7FB"/>
    <w:rsid w:val="287454F7"/>
    <w:rsid w:val="2885EC37"/>
    <w:rsid w:val="2886A80A"/>
    <w:rsid w:val="288C6900"/>
    <w:rsid w:val="288E5DAF"/>
    <w:rsid w:val="28969D40"/>
    <w:rsid w:val="28A46277"/>
    <w:rsid w:val="28B46B83"/>
    <w:rsid w:val="28B6526E"/>
    <w:rsid w:val="28BA3F4A"/>
    <w:rsid w:val="28BE5D5E"/>
    <w:rsid w:val="28C844FA"/>
    <w:rsid w:val="28D2AB85"/>
    <w:rsid w:val="28DDC6D9"/>
    <w:rsid w:val="290270FB"/>
    <w:rsid w:val="29148787"/>
    <w:rsid w:val="291D1E4A"/>
    <w:rsid w:val="29228F75"/>
    <w:rsid w:val="293EF0D9"/>
    <w:rsid w:val="295745B4"/>
    <w:rsid w:val="2992468B"/>
    <w:rsid w:val="29E1B65E"/>
    <w:rsid w:val="29E42C85"/>
    <w:rsid w:val="29ED36AD"/>
    <w:rsid w:val="2A06FBB8"/>
    <w:rsid w:val="2A29E012"/>
    <w:rsid w:val="2A304EDB"/>
    <w:rsid w:val="2A353274"/>
    <w:rsid w:val="2A388CF2"/>
    <w:rsid w:val="2A40C279"/>
    <w:rsid w:val="2A51B093"/>
    <w:rsid w:val="2A5694D8"/>
    <w:rsid w:val="2A6782B2"/>
    <w:rsid w:val="2A937C31"/>
    <w:rsid w:val="2A9FB9D9"/>
    <w:rsid w:val="2B28658A"/>
    <w:rsid w:val="2B2EE426"/>
    <w:rsid w:val="2B359308"/>
    <w:rsid w:val="2B3BB341"/>
    <w:rsid w:val="2B4128F6"/>
    <w:rsid w:val="2B45FAF2"/>
    <w:rsid w:val="2B49D20B"/>
    <w:rsid w:val="2B5B577B"/>
    <w:rsid w:val="2B64639B"/>
    <w:rsid w:val="2B64717C"/>
    <w:rsid w:val="2B812F1D"/>
    <w:rsid w:val="2B88D7D4"/>
    <w:rsid w:val="2B93C3ED"/>
    <w:rsid w:val="2BCABD24"/>
    <w:rsid w:val="2BFE0715"/>
    <w:rsid w:val="2C07D972"/>
    <w:rsid w:val="2C0BAF10"/>
    <w:rsid w:val="2C0F53BD"/>
    <w:rsid w:val="2C151720"/>
    <w:rsid w:val="2C23F390"/>
    <w:rsid w:val="2C25D3D5"/>
    <w:rsid w:val="2C4273AD"/>
    <w:rsid w:val="2C5A5A9D"/>
    <w:rsid w:val="2C7F3B8F"/>
    <w:rsid w:val="2C876B22"/>
    <w:rsid w:val="2C991893"/>
    <w:rsid w:val="2CA0828B"/>
    <w:rsid w:val="2CB185E0"/>
    <w:rsid w:val="2CBC4A11"/>
    <w:rsid w:val="2CCBBE80"/>
    <w:rsid w:val="2CCCCF78"/>
    <w:rsid w:val="2CD5A5BE"/>
    <w:rsid w:val="2CFAF3B0"/>
    <w:rsid w:val="2CFF32A8"/>
    <w:rsid w:val="2D3D4EC3"/>
    <w:rsid w:val="2D43EF77"/>
    <w:rsid w:val="2D4676A4"/>
    <w:rsid w:val="2D5CF485"/>
    <w:rsid w:val="2D612853"/>
    <w:rsid w:val="2D62B039"/>
    <w:rsid w:val="2D7AF56D"/>
    <w:rsid w:val="2D8EF075"/>
    <w:rsid w:val="2D95837A"/>
    <w:rsid w:val="2DA548D3"/>
    <w:rsid w:val="2DAB9034"/>
    <w:rsid w:val="2DC51BB1"/>
    <w:rsid w:val="2DD444ED"/>
    <w:rsid w:val="2DD9CE27"/>
    <w:rsid w:val="2DDCD83B"/>
    <w:rsid w:val="2DF82BDF"/>
    <w:rsid w:val="2E071676"/>
    <w:rsid w:val="2E11348B"/>
    <w:rsid w:val="2E2C9FC3"/>
    <w:rsid w:val="2E3AAC9D"/>
    <w:rsid w:val="2E54FC8A"/>
    <w:rsid w:val="2E620DF4"/>
    <w:rsid w:val="2E717F3D"/>
    <w:rsid w:val="2E89B863"/>
    <w:rsid w:val="2E9366D4"/>
    <w:rsid w:val="2E990B19"/>
    <w:rsid w:val="2EC8ADA8"/>
    <w:rsid w:val="2EC92A3D"/>
    <w:rsid w:val="2ED4B469"/>
    <w:rsid w:val="2EE01B30"/>
    <w:rsid w:val="2EE60C5E"/>
    <w:rsid w:val="2EE6BAF9"/>
    <w:rsid w:val="2EFD1049"/>
    <w:rsid w:val="2F07BA09"/>
    <w:rsid w:val="2F0CBDA7"/>
    <w:rsid w:val="2F0F5119"/>
    <w:rsid w:val="2F14FF69"/>
    <w:rsid w:val="2F25A922"/>
    <w:rsid w:val="2F318FE4"/>
    <w:rsid w:val="2F32455A"/>
    <w:rsid w:val="2F358C68"/>
    <w:rsid w:val="2F4DBFA8"/>
    <w:rsid w:val="2F7C5C9E"/>
    <w:rsid w:val="2F7E12D4"/>
    <w:rsid w:val="2F868942"/>
    <w:rsid w:val="2F924779"/>
    <w:rsid w:val="2FAB4EF3"/>
    <w:rsid w:val="2FB85D8C"/>
    <w:rsid w:val="2FD0B8EE"/>
    <w:rsid w:val="2FD76820"/>
    <w:rsid w:val="2FD80507"/>
    <w:rsid w:val="2FE926A2"/>
    <w:rsid w:val="3004367A"/>
    <w:rsid w:val="301315A3"/>
    <w:rsid w:val="3025DBBB"/>
    <w:rsid w:val="3025E34E"/>
    <w:rsid w:val="3029E9AB"/>
    <w:rsid w:val="302EB72A"/>
    <w:rsid w:val="3030B64D"/>
    <w:rsid w:val="303FA08E"/>
    <w:rsid w:val="30406115"/>
    <w:rsid w:val="3046A67A"/>
    <w:rsid w:val="304C8B5F"/>
    <w:rsid w:val="305C9B86"/>
    <w:rsid w:val="3061F68F"/>
    <w:rsid w:val="306C6B8F"/>
    <w:rsid w:val="306E3182"/>
    <w:rsid w:val="306F1454"/>
    <w:rsid w:val="30959780"/>
    <w:rsid w:val="3098E0AA"/>
    <w:rsid w:val="30AA8C05"/>
    <w:rsid w:val="30B80742"/>
    <w:rsid w:val="30C33D8D"/>
    <w:rsid w:val="30C96F43"/>
    <w:rsid w:val="30CDAB7C"/>
    <w:rsid w:val="30D4FC0F"/>
    <w:rsid w:val="30F5184E"/>
    <w:rsid w:val="310808F0"/>
    <w:rsid w:val="311C6800"/>
    <w:rsid w:val="312D830F"/>
    <w:rsid w:val="313042E9"/>
    <w:rsid w:val="31561E29"/>
    <w:rsid w:val="3161FDAA"/>
    <w:rsid w:val="31731D84"/>
    <w:rsid w:val="317E01F8"/>
    <w:rsid w:val="319F6852"/>
    <w:rsid w:val="31B53C76"/>
    <w:rsid w:val="31C6774D"/>
    <w:rsid w:val="31C6C5D7"/>
    <w:rsid w:val="31E80062"/>
    <w:rsid w:val="31E87726"/>
    <w:rsid w:val="31F70FF1"/>
    <w:rsid w:val="320C552B"/>
    <w:rsid w:val="320DA6D5"/>
    <w:rsid w:val="322715B9"/>
    <w:rsid w:val="3246B1B2"/>
    <w:rsid w:val="32653FA4"/>
    <w:rsid w:val="32680309"/>
    <w:rsid w:val="3278B9F6"/>
    <w:rsid w:val="32829E7C"/>
    <w:rsid w:val="32A278CA"/>
    <w:rsid w:val="32B6D32B"/>
    <w:rsid w:val="32C1C376"/>
    <w:rsid w:val="32C50F84"/>
    <w:rsid w:val="32CE6C2E"/>
    <w:rsid w:val="3311FAAD"/>
    <w:rsid w:val="33162632"/>
    <w:rsid w:val="332050B1"/>
    <w:rsid w:val="33329970"/>
    <w:rsid w:val="3360437A"/>
    <w:rsid w:val="336D9EF2"/>
    <w:rsid w:val="337DBEC6"/>
    <w:rsid w:val="3382D04A"/>
    <w:rsid w:val="33861250"/>
    <w:rsid w:val="33870472"/>
    <w:rsid w:val="3393C9FF"/>
    <w:rsid w:val="33987031"/>
    <w:rsid w:val="33B50113"/>
    <w:rsid w:val="33BD670A"/>
    <w:rsid w:val="33C38AE9"/>
    <w:rsid w:val="33CE8EE9"/>
    <w:rsid w:val="33E1FD2F"/>
    <w:rsid w:val="33F13645"/>
    <w:rsid w:val="33FB7B36"/>
    <w:rsid w:val="33FE445D"/>
    <w:rsid w:val="34093C85"/>
    <w:rsid w:val="3428C6DD"/>
    <w:rsid w:val="34295321"/>
    <w:rsid w:val="342D24F7"/>
    <w:rsid w:val="342DDDFF"/>
    <w:rsid w:val="342EC2F7"/>
    <w:rsid w:val="344C8ABF"/>
    <w:rsid w:val="347A26E0"/>
    <w:rsid w:val="34821E8D"/>
    <w:rsid w:val="3484D130"/>
    <w:rsid w:val="34856CBE"/>
    <w:rsid w:val="3491B0E6"/>
    <w:rsid w:val="34A2BB39"/>
    <w:rsid w:val="34AAD943"/>
    <w:rsid w:val="34B3272E"/>
    <w:rsid w:val="34B869B7"/>
    <w:rsid w:val="34E69098"/>
    <w:rsid w:val="350A5CDA"/>
    <w:rsid w:val="351FA124"/>
    <w:rsid w:val="35228B95"/>
    <w:rsid w:val="35423462"/>
    <w:rsid w:val="35491EE5"/>
    <w:rsid w:val="354F5CB4"/>
    <w:rsid w:val="35A69EEC"/>
    <w:rsid w:val="35B429F9"/>
    <w:rsid w:val="35CB92A8"/>
    <w:rsid w:val="35D01866"/>
    <w:rsid w:val="35D02D96"/>
    <w:rsid w:val="35DBCE2F"/>
    <w:rsid w:val="360A54B0"/>
    <w:rsid w:val="36190B75"/>
    <w:rsid w:val="362D8147"/>
    <w:rsid w:val="36356ECD"/>
    <w:rsid w:val="363E5CD0"/>
    <w:rsid w:val="3647468B"/>
    <w:rsid w:val="365C5B5C"/>
    <w:rsid w:val="368BE675"/>
    <w:rsid w:val="36930CF9"/>
    <w:rsid w:val="3699E870"/>
    <w:rsid w:val="36A24928"/>
    <w:rsid w:val="36AC0665"/>
    <w:rsid w:val="36AC2A5B"/>
    <w:rsid w:val="36C73881"/>
    <w:rsid w:val="36E44931"/>
    <w:rsid w:val="36E486AB"/>
    <w:rsid w:val="36EB2D15"/>
    <w:rsid w:val="36EE5C48"/>
    <w:rsid w:val="36F6E106"/>
    <w:rsid w:val="36FDE79D"/>
    <w:rsid w:val="371794EA"/>
    <w:rsid w:val="3717C0A5"/>
    <w:rsid w:val="3723AEB2"/>
    <w:rsid w:val="372DCA16"/>
    <w:rsid w:val="37409E4D"/>
    <w:rsid w:val="37443D93"/>
    <w:rsid w:val="374A8468"/>
    <w:rsid w:val="3753D2B4"/>
    <w:rsid w:val="37845887"/>
    <w:rsid w:val="378F13DF"/>
    <w:rsid w:val="37BB8562"/>
    <w:rsid w:val="37C00457"/>
    <w:rsid w:val="37F8DD07"/>
    <w:rsid w:val="3805735E"/>
    <w:rsid w:val="381683FA"/>
    <w:rsid w:val="38183553"/>
    <w:rsid w:val="38198BC2"/>
    <w:rsid w:val="3819D078"/>
    <w:rsid w:val="38204F09"/>
    <w:rsid w:val="3820EC62"/>
    <w:rsid w:val="38279984"/>
    <w:rsid w:val="383CFB57"/>
    <w:rsid w:val="383E1989"/>
    <w:rsid w:val="3847D26E"/>
    <w:rsid w:val="386DD519"/>
    <w:rsid w:val="38A3DB2B"/>
    <w:rsid w:val="38A980E5"/>
    <w:rsid w:val="38BD149B"/>
    <w:rsid w:val="38C9E576"/>
    <w:rsid w:val="38CBE6A4"/>
    <w:rsid w:val="38D39F5D"/>
    <w:rsid w:val="38E654C9"/>
    <w:rsid w:val="38ED47A8"/>
    <w:rsid w:val="38F2BFAB"/>
    <w:rsid w:val="38F36FAC"/>
    <w:rsid w:val="390D1395"/>
    <w:rsid w:val="3926A5CC"/>
    <w:rsid w:val="3928CD15"/>
    <w:rsid w:val="392FF623"/>
    <w:rsid w:val="39316BA5"/>
    <w:rsid w:val="3935AC40"/>
    <w:rsid w:val="3938C518"/>
    <w:rsid w:val="393CAE74"/>
    <w:rsid w:val="3943A6FB"/>
    <w:rsid w:val="39525ACA"/>
    <w:rsid w:val="39541884"/>
    <w:rsid w:val="39652209"/>
    <w:rsid w:val="3965ADF1"/>
    <w:rsid w:val="3971664C"/>
    <w:rsid w:val="3976E08B"/>
    <w:rsid w:val="398303B0"/>
    <w:rsid w:val="39849B20"/>
    <w:rsid w:val="39990D71"/>
    <w:rsid w:val="399EFFFE"/>
    <w:rsid w:val="399FA91C"/>
    <w:rsid w:val="39B22F0E"/>
    <w:rsid w:val="39B3FE37"/>
    <w:rsid w:val="39BC1F6A"/>
    <w:rsid w:val="39E8E4D5"/>
    <w:rsid w:val="3A0F8F2F"/>
    <w:rsid w:val="3A10C8B7"/>
    <w:rsid w:val="3A21896A"/>
    <w:rsid w:val="3A427B3E"/>
    <w:rsid w:val="3A45DD42"/>
    <w:rsid w:val="3A6AA37E"/>
    <w:rsid w:val="3A6E6146"/>
    <w:rsid w:val="3A8C94DF"/>
    <w:rsid w:val="3A8EA136"/>
    <w:rsid w:val="3AA286A6"/>
    <w:rsid w:val="3AAD775B"/>
    <w:rsid w:val="3AB363AB"/>
    <w:rsid w:val="3AC7EFA8"/>
    <w:rsid w:val="3ADDC5D3"/>
    <w:rsid w:val="3AEA1420"/>
    <w:rsid w:val="3AEFB793"/>
    <w:rsid w:val="3AF31F2E"/>
    <w:rsid w:val="3B09B463"/>
    <w:rsid w:val="3B27317A"/>
    <w:rsid w:val="3B487D32"/>
    <w:rsid w:val="3B4A2A9E"/>
    <w:rsid w:val="3B4A6C18"/>
    <w:rsid w:val="3B71696F"/>
    <w:rsid w:val="3B718F9C"/>
    <w:rsid w:val="3B75BA4B"/>
    <w:rsid w:val="3B88CC60"/>
    <w:rsid w:val="3B9628AD"/>
    <w:rsid w:val="3B9B01D3"/>
    <w:rsid w:val="3BAE14A0"/>
    <w:rsid w:val="3BB1C417"/>
    <w:rsid w:val="3BEC4F52"/>
    <w:rsid w:val="3BED93F8"/>
    <w:rsid w:val="3BF24F43"/>
    <w:rsid w:val="3BF3FB0A"/>
    <w:rsid w:val="3BF7E4EE"/>
    <w:rsid w:val="3C042C2A"/>
    <w:rsid w:val="3C0B77A0"/>
    <w:rsid w:val="3C0CEDA4"/>
    <w:rsid w:val="3C105DDC"/>
    <w:rsid w:val="3C247983"/>
    <w:rsid w:val="3C33D8C2"/>
    <w:rsid w:val="3C46EE4D"/>
    <w:rsid w:val="3C508F23"/>
    <w:rsid w:val="3C684182"/>
    <w:rsid w:val="3CCEDDCB"/>
    <w:rsid w:val="3CE5226E"/>
    <w:rsid w:val="3D0601BA"/>
    <w:rsid w:val="3D10319D"/>
    <w:rsid w:val="3D31BC28"/>
    <w:rsid w:val="3D48C388"/>
    <w:rsid w:val="3D512E0F"/>
    <w:rsid w:val="3D530FED"/>
    <w:rsid w:val="3D61F8CF"/>
    <w:rsid w:val="3D66228A"/>
    <w:rsid w:val="3D88A01F"/>
    <w:rsid w:val="3DA7EA11"/>
    <w:rsid w:val="3DCEB54B"/>
    <w:rsid w:val="3DD5A53D"/>
    <w:rsid w:val="3DDE7980"/>
    <w:rsid w:val="3DEB046D"/>
    <w:rsid w:val="3DF2F1F3"/>
    <w:rsid w:val="3DF6D223"/>
    <w:rsid w:val="3DF72AE5"/>
    <w:rsid w:val="3DFB45DD"/>
    <w:rsid w:val="3E091922"/>
    <w:rsid w:val="3E0A291E"/>
    <w:rsid w:val="3E2F45DB"/>
    <w:rsid w:val="3E515FFB"/>
    <w:rsid w:val="3E5B2637"/>
    <w:rsid w:val="3E7DC109"/>
    <w:rsid w:val="3E8184AB"/>
    <w:rsid w:val="3E81CB60"/>
    <w:rsid w:val="3EAD5B0D"/>
    <w:rsid w:val="3EAEE84D"/>
    <w:rsid w:val="3EC4A82A"/>
    <w:rsid w:val="3EC9D7F5"/>
    <w:rsid w:val="3ECD969B"/>
    <w:rsid w:val="3ED1AFD6"/>
    <w:rsid w:val="3ED82A02"/>
    <w:rsid w:val="3EE1B81E"/>
    <w:rsid w:val="3EE493E9"/>
    <w:rsid w:val="3F03FC0D"/>
    <w:rsid w:val="3F0B0460"/>
    <w:rsid w:val="3F198AC3"/>
    <w:rsid w:val="3F29F005"/>
    <w:rsid w:val="3F3287D5"/>
    <w:rsid w:val="3F467166"/>
    <w:rsid w:val="3F477D05"/>
    <w:rsid w:val="3F4D8132"/>
    <w:rsid w:val="3F52E174"/>
    <w:rsid w:val="3F54F549"/>
    <w:rsid w:val="3F8B0DC0"/>
    <w:rsid w:val="3F923766"/>
    <w:rsid w:val="3F968C87"/>
    <w:rsid w:val="3FB02EC9"/>
    <w:rsid w:val="3FCA9BC1"/>
    <w:rsid w:val="3FE6A7EE"/>
    <w:rsid w:val="3FF61906"/>
    <w:rsid w:val="3FFB0C70"/>
    <w:rsid w:val="3FFC4024"/>
    <w:rsid w:val="3FFFA3D5"/>
    <w:rsid w:val="4016F2EC"/>
    <w:rsid w:val="403EEF64"/>
    <w:rsid w:val="4049A7BC"/>
    <w:rsid w:val="40569FCF"/>
    <w:rsid w:val="40654AF0"/>
    <w:rsid w:val="40861894"/>
    <w:rsid w:val="40B3810C"/>
    <w:rsid w:val="40E6DCB8"/>
    <w:rsid w:val="40EAD982"/>
    <w:rsid w:val="40FF7DDE"/>
    <w:rsid w:val="4122A52F"/>
    <w:rsid w:val="41340057"/>
    <w:rsid w:val="416B30A2"/>
    <w:rsid w:val="417AAD18"/>
    <w:rsid w:val="418D2015"/>
    <w:rsid w:val="41ACECD9"/>
    <w:rsid w:val="41B8EAD5"/>
    <w:rsid w:val="41BF7501"/>
    <w:rsid w:val="41CB6040"/>
    <w:rsid w:val="41E4889D"/>
    <w:rsid w:val="42406D0C"/>
    <w:rsid w:val="42426879"/>
    <w:rsid w:val="4243283B"/>
    <w:rsid w:val="42554893"/>
    <w:rsid w:val="427B5B34"/>
    <w:rsid w:val="4289F1E9"/>
    <w:rsid w:val="428EDDC0"/>
    <w:rsid w:val="4292FA42"/>
    <w:rsid w:val="4298C246"/>
    <w:rsid w:val="429BA88D"/>
    <w:rsid w:val="42A10562"/>
    <w:rsid w:val="42A31A46"/>
    <w:rsid w:val="42DC5D6E"/>
    <w:rsid w:val="42DEF908"/>
    <w:rsid w:val="42E69A0D"/>
    <w:rsid w:val="42E828E8"/>
    <w:rsid w:val="42EF870B"/>
    <w:rsid w:val="43023C83"/>
    <w:rsid w:val="4321B607"/>
    <w:rsid w:val="4337A2FA"/>
    <w:rsid w:val="4378EEBE"/>
    <w:rsid w:val="438058FE"/>
    <w:rsid w:val="438F971F"/>
    <w:rsid w:val="43964A64"/>
    <w:rsid w:val="43A7F05E"/>
    <w:rsid w:val="43C3724E"/>
    <w:rsid w:val="43D17792"/>
    <w:rsid w:val="440B7CB2"/>
    <w:rsid w:val="4418F7FF"/>
    <w:rsid w:val="441F4A6B"/>
    <w:rsid w:val="4435291E"/>
    <w:rsid w:val="444075F1"/>
    <w:rsid w:val="444885F0"/>
    <w:rsid w:val="44649316"/>
    <w:rsid w:val="447B8D52"/>
    <w:rsid w:val="44A67688"/>
    <w:rsid w:val="44A6A0FB"/>
    <w:rsid w:val="44AE0C1B"/>
    <w:rsid w:val="44BD8668"/>
    <w:rsid w:val="44C91872"/>
    <w:rsid w:val="44DE61B6"/>
    <w:rsid w:val="44E48D9B"/>
    <w:rsid w:val="44F56304"/>
    <w:rsid w:val="450B7E30"/>
    <w:rsid w:val="45198E56"/>
    <w:rsid w:val="4532FA97"/>
    <w:rsid w:val="45424629"/>
    <w:rsid w:val="455241D6"/>
    <w:rsid w:val="4571346F"/>
    <w:rsid w:val="45A58EE3"/>
    <w:rsid w:val="45B28488"/>
    <w:rsid w:val="45BF28E7"/>
    <w:rsid w:val="45F192E7"/>
    <w:rsid w:val="45F2EE08"/>
    <w:rsid w:val="460871FE"/>
    <w:rsid w:val="460FBC71"/>
    <w:rsid w:val="46326A3A"/>
    <w:rsid w:val="463A57C0"/>
    <w:rsid w:val="4649C36F"/>
    <w:rsid w:val="465AE8E4"/>
    <w:rsid w:val="46763239"/>
    <w:rsid w:val="4685B579"/>
    <w:rsid w:val="468893B2"/>
    <w:rsid w:val="4690F746"/>
    <w:rsid w:val="46A87444"/>
    <w:rsid w:val="46C274DB"/>
    <w:rsid w:val="46DE6A71"/>
    <w:rsid w:val="46E5C846"/>
    <w:rsid w:val="46F1D0DD"/>
    <w:rsid w:val="46F9F0BF"/>
    <w:rsid w:val="471CB60E"/>
    <w:rsid w:val="4724A59E"/>
    <w:rsid w:val="4726337E"/>
    <w:rsid w:val="47379D99"/>
    <w:rsid w:val="473D99BA"/>
    <w:rsid w:val="474D94E4"/>
    <w:rsid w:val="4751140C"/>
    <w:rsid w:val="476F2448"/>
    <w:rsid w:val="4778330A"/>
    <w:rsid w:val="4780ABDC"/>
    <w:rsid w:val="478738BF"/>
    <w:rsid w:val="479423FD"/>
    <w:rsid w:val="479E0D2B"/>
    <w:rsid w:val="47A42AFB"/>
    <w:rsid w:val="47C55BB7"/>
    <w:rsid w:val="47CDD746"/>
    <w:rsid w:val="47D2ED26"/>
    <w:rsid w:val="47E762F8"/>
    <w:rsid w:val="47E7630B"/>
    <w:rsid w:val="47F90B8F"/>
    <w:rsid w:val="4800C7C3"/>
    <w:rsid w:val="48135A1A"/>
    <w:rsid w:val="481B1F67"/>
    <w:rsid w:val="481C2E5D"/>
    <w:rsid w:val="48282C59"/>
    <w:rsid w:val="483672D3"/>
    <w:rsid w:val="4839B056"/>
    <w:rsid w:val="48428F4A"/>
    <w:rsid w:val="4845E5EF"/>
    <w:rsid w:val="484F0683"/>
    <w:rsid w:val="48650A8D"/>
    <w:rsid w:val="4882AC19"/>
    <w:rsid w:val="48A0DF6F"/>
    <w:rsid w:val="48AC4FCC"/>
    <w:rsid w:val="48AC519D"/>
    <w:rsid w:val="48D8B5D6"/>
    <w:rsid w:val="48E6FC75"/>
    <w:rsid w:val="49093D80"/>
    <w:rsid w:val="490AF4A9"/>
    <w:rsid w:val="49191F9A"/>
    <w:rsid w:val="492469C3"/>
    <w:rsid w:val="493C7754"/>
    <w:rsid w:val="49534D41"/>
    <w:rsid w:val="495BBB65"/>
    <w:rsid w:val="49871E56"/>
    <w:rsid w:val="49A71F6F"/>
    <w:rsid w:val="49AF1F72"/>
    <w:rsid w:val="49C214EE"/>
    <w:rsid w:val="49CAFAD6"/>
    <w:rsid w:val="49E95539"/>
    <w:rsid w:val="49EF9A82"/>
    <w:rsid w:val="49F00DB4"/>
    <w:rsid w:val="49FD6D40"/>
    <w:rsid w:val="4A104942"/>
    <w:rsid w:val="4A10BA42"/>
    <w:rsid w:val="4A11FA05"/>
    <w:rsid w:val="4A2322BD"/>
    <w:rsid w:val="4A319181"/>
    <w:rsid w:val="4A32B3D2"/>
    <w:rsid w:val="4A351BFE"/>
    <w:rsid w:val="4A537F0F"/>
    <w:rsid w:val="4A5B24F0"/>
    <w:rsid w:val="4A800A9D"/>
    <w:rsid w:val="4A80C748"/>
    <w:rsid w:val="4A8B96E9"/>
    <w:rsid w:val="4A929954"/>
    <w:rsid w:val="4A99EFA5"/>
    <w:rsid w:val="4AB84C9E"/>
    <w:rsid w:val="4ADE5347"/>
    <w:rsid w:val="4AF31787"/>
    <w:rsid w:val="4AFC149D"/>
    <w:rsid w:val="4B040C35"/>
    <w:rsid w:val="4B0D3588"/>
    <w:rsid w:val="4B27F203"/>
    <w:rsid w:val="4B34B572"/>
    <w:rsid w:val="4B426BA4"/>
    <w:rsid w:val="4B747A12"/>
    <w:rsid w:val="4B92E734"/>
    <w:rsid w:val="4B9BF7FA"/>
    <w:rsid w:val="4BA9CCF4"/>
    <w:rsid w:val="4BAC8AA3"/>
    <w:rsid w:val="4BAE2597"/>
    <w:rsid w:val="4BB45493"/>
    <w:rsid w:val="4BE80D9C"/>
    <w:rsid w:val="4BF27CEB"/>
    <w:rsid w:val="4BF90E1A"/>
    <w:rsid w:val="4BF9A4A1"/>
    <w:rsid w:val="4C068C7C"/>
    <w:rsid w:val="4C08730D"/>
    <w:rsid w:val="4C099FCA"/>
    <w:rsid w:val="4C1A39B8"/>
    <w:rsid w:val="4C296D0E"/>
    <w:rsid w:val="4C2E6B0B"/>
    <w:rsid w:val="4C3A47C1"/>
    <w:rsid w:val="4C5303E6"/>
    <w:rsid w:val="4C5DE044"/>
    <w:rsid w:val="4C651183"/>
    <w:rsid w:val="4C6F2277"/>
    <w:rsid w:val="4C741816"/>
    <w:rsid w:val="4C7691A1"/>
    <w:rsid w:val="4C8322EF"/>
    <w:rsid w:val="4C8B5A11"/>
    <w:rsid w:val="4C8F6A87"/>
    <w:rsid w:val="4CAC7C65"/>
    <w:rsid w:val="4CB10C4F"/>
    <w:rsid w:val="4CB2DD7A"/>
    <w:rsid w:val="4CB51ABD"/>
    <w:rsid w:val="4CB75D76"/>
    <w:rsid w:val="4CC51B24"/>
    <w:rsid w:val="4CC83938"/>
    <w:rsid w:val="4CC90887"/>
    <w:rsid w:val="4CFAC1B5"/>
    <w:rsid w:val="4D09E3F6"/>
    <w:rsid w:val="4D1B1ECD"/>
    <w:rsid w:val="4D1C93E4"/>
    <w:rsid w:val="4D26C843"/>
    <w:rsid w:val="4D376A5B"/>
    <w:rsid w:val="4D3C25E9"/>
    <w:rsid w:val="4D4C202E"/>
    <w:rsid w:val="4D6A5494"/>
    <w:rsid w:val="4D7C4654"/>
    <w:rsid w:val="4D837CF1"/>
    <w:rsid w:val="4D8433DA"/>
    <w:rsid w:val="4D9FFBDB"/>
    <w:rsid w:val="4DBFDAFE"/>
    <w:rsid w:val="4DCAD81C"/>
    <w:rsid w:val="4DCF87DA"/>
    <w:rsid w:val="4DE8AD7D"/>
    <w:rsid w:val="4DEFED60"/>
    <w:rsid w:val="4DF950CB"/>
    <w:rsid w:val="4DF995BB"/>
    <w:rsid w:val="4DFDB3FA"/>
    <w:rsid w:val="4E030E87"/>
    <w:rsid w:val="4E136C7F"/>
    <w:rsid w:val="4E2463E3"/>
    <w:rsid w:val="4E2A2450"/>
    <w:rsid w:val="4E37EA9C"/>
    <w:rsid w:val="4E4F53DD"/>
    <w:rsid w:val="4E5CF536"/>
    <w:rsid w:val="4E61150A"/>
    <w:rsid w:val="4E6C5634"/>
    <w:rsid w:val="4E6F525E"/>
    <w:rsid w:val="4E71DD83"/>
    <w:rsid w:val="4E728A8E"/>
    <w:rsid w:val="4E980661"/>
    <w:rsid w:val="4EA125F2"/>
    <w:rsid w:val="4EA5B457"/>
    <w:rsid w:val="4EB6EF2E"/>
    <w:rsid w:val="4EC0F259"/>
    <w:rsid w:val="4EC37ED7"/>
    <w:rsid w:val="4ECBCA29"/>
    <w:rsid w:val="4ED4E991"/>
    <w:rsid w:val="4EE42B65"/>
    <w:rsid w:val="4EF5B9AA"/>
    <w:rsid w:val="4EFF60BA"/>
    <w:rsid w:val="4F0C39F6"/>
    <w:rsid w:val="4F0F760C"/>
    <w:rsid w:val="4F1875FA"/>
    <w:rsid w:val="4F30402B"/>
    <w:rsid w:val="4F3C1CE0"/>
    <w:rsid w:val="4F4CE64E"/>
    <w:rsid w:val="4F559315"/>
    <w:rsid w:val="4F66600D"/>
    <w:rsid w:val="4F6A754E"/>
    <w:rsid w:val="4F6B583B"/>
    <w:rsid w:val="4F7BBAC5"/>
    <w:rsid w:val="4F8454AC"/>
    <w:rsid w:val="4F8603A9"/>
    <w:rsid w:val="4F9E45ED"/>
    <w:rsid w:val="4F9E674A"/>
    <w:rsid w:val="4FBF7100"/>
    <w:rsid w:val="4FE4330E"/>
    <w:rsid w:val="4FEE67BB"/>
    <w:rsid w:val="4FFFC786"/>
    <w:rsid w:val="5001ED69"/>
    <w:rsid w:val="5033D6C2"/>
    <w:rsid w:val="503478D2"/>
    <w:rsid w:val="5047FB5E"/>
    <w:rsid w:val="505F4768"/>
    <w:rsid w:val="505F4F38"/>
    <w:rsid w:val="507496BB"/>
    <w:rsid w:val="50810DB9"/>
    <w:rsid w:val="509D98F7"/>
    <w:rsid w:val="50A31935"/>
    <w:rsid w:val="50C5EE0E"/>
    <w:rsid w:val="50CD0F73"/>
    <w:rsid w:val="50F9C733"/>
    <w:rsid w:val="50FDF36A"/>
    <w:rsid w:val="5102306E"/>
    <w:rsid w:val="51056F3D"/>
    <w:rsid w:val="511315AF"/>
    <w:rsid w:val="513A164E"/>
    <w:rsid w:val="51648C0F"/>
    <w:rsid w:val="517C8FEC"/>
    <w:rsid w:val="518E453E"/>
    <w:rsid w:val="518E4E57"/>
    <w:rsid w:val="51B69E26"/>
    <w:rsid w:val="51BF0412"/>
    <w:rsid w:val="51D4E1DF"/>
    <w:rsid w:val="51E146A1"/>
    <w:rsid w:val="51F16655"/>
    <w:rsid w:val="5232C8AF"/>
    <w:rsid w:val="523CA366"/>
    <w:rsid w:val="523ED034"/>
    <w:rsid w:val="524716CE"/>
    <w:rsid w:val="52474327"/>
    <w:rsid w:val="5268DFD4"/>
    <w:rsid w:val="526EF9E8"/>
    <w:rsid w:val="528505A7"/>
    <w:rsid w:val="528D6F7E"/>
    <w:rsid w:val="52A20B32"/>
    <w:rsid w:val="52A2FE16"/>
    <w:rsid w:val="52ACF624"/>
    <w:rsid w:val="52B30EBE"/>
    <w:rsid w:val="52C63EA7"/>
    <w:rsid w:val="52D546FD"/>
    <w:rsid w:val="52D5BA2F"/>
    <w:rsid w:val="52DD6D14"/>
    <w:rsid w:val="52E36714"/>
    <w:rsid w:val="52EC1835"/>
    <w:rsid w:val="52F62700"/>
    <w:rsid w:val="5302E2B2"/>
    <w:rsid w:val="531F58A0"/>
    <w:rsid w:val="53269EFA"/>
    <w:rsid w:val="534D0EF8"/>
    <w:rsid w:val="535C90CB"/>
    <w:rsid w:val="535D70BA"/>
    <w:rsid w:val="53727542"/>
    <w:rsid w:val="538D60C7"/>
    <w:rsid w:val="53905097"/>
    <w:rsid w:val="53C1BA3C"/>
    <w:rsid w:val="53CAD3DA"/>
    <w:rsid w:val="53CE9910"/>
    <w:rsid w:val="541CCD56"/>
    <w:rsid w:val="54251B97"/>
    <w:rsid w:val="5427A98E"/>
    <w:rsid w:val="544092FF"/>
    <w:rsid w:val="544136B9"/>
    <w:rsid w:val="5450A400"/>
    <w:rsid w:val="54A020EB"/>
    <w:rsid w:val="54A38225"/>
    <w:rsid w:val="54A55682"/>
    <w:rsid w:val="54C05832"/>
    <w:rsid w:val="54C682E7"/>
    <w:rsid w:val="54D4BC7C"/>
    <w:rsid w:val="54EE5C8F"/>
    <w:rsid w:val="54F2CFB5"/>
    <w:rsid w:val="55099921"/>
    <w:rsid w:val="5511B0B5"/>
    <w:rsid w:val="551E148B"/>
    <w:rsid w:val="55211252"/>
    <w:rsid w:val="5523587D"/>
    <w:rsid w:val="55290717"/>
    <w:rsid w:val="55324D29"/>
    <w:rsid w:val="553C91FD"/>
    <w:rsid w:val="5550AB66"/>
    <w:rsid w:val="55526CAD"/>
    <w:rsid w:val="555791E7"/>
    <w:rsid w:val="55586451"/>
    <w:rsid w:val="555AE96F"/>
    <w:rsid w:val="5560E9DB"/>
    <w:rsid w:val="556E2F1F"/>
    <w:rsid w:val="55771802"/>
    <w:rsid w:val="5584E5BC"/>
    <w:rsid w:val="559AEA84"/>
    <w:rsid w:val="55A50775"/>
    <w:rsid w:val="55B291D8"/>
    <w:rsid w:val="55B53B6B"/>
    <w:rsid w:val="55C9C0C4"/>
    <w:rsid w:val="55D6CC1F"/>
    <w:rsid w:val="55DACB11"/>
    <w:rsid w:val="55E149F7"/>
    <w:rsid w:val="55E1CB44"/>
    <w:rsid w:val="560198CC"/>
    <w:rsid w:val="5607EEF3"/>
    <w:rsid w:val="56117899"/>
    <w:rsid w:val="56227D4F"/>
    <w:rsid w:val="563BF14C"/>
    <w:rsid w:val="563EC638"/>
    <w:rsid w:val="563EC744"/>
    <w:rsid w:val="5646B4CA"/>
    <w:rsid w:val="5663994E"/>
    <w:rsid w:val="56718CB9"/>
    <w:rsid w:val="56940205"/>
    <w:rsid w:val="56D0F749"/>
    <w:rsid w:val="57124157"/>
    <w:rsid w:val="571A6C33"/>
    <w:rsid w:val="5726146A"/>
    <w:rsid w:val="574752A5"/>
    <w:rsid w:val="5750EEE6"/>
    <w:rsid w:val="575CBC59"/>
    <w:rsid w:val="578E1B3B"/>
    <w:rsid w:val="5796CFA6"/>
    <w:rsid w:val="5798564C"/>
    <w:rsid w:val="57985D13"/>
    <w:rsid w:val="57CA82E5"/>
    <w:rsid w:val="57E00A1F"/>
    <w:rsid w:val="580EC216"/>
    <w:rsid w:val="581C8F35"/>
    <w:rsid w:val="58387E4F"/>
    <w:rsid w:val="583EE8A7"/>
    <w:rsid w:val="58428A3C"/>
    <w:rsid w:val="5844389C"/>
    <w:rsid w:val="58508825"/>
    <w:rsid w:val="5879161D"/>
    <w:rsid w:val="5883D6BD"/>
    <w:rsid w:val="58A0E72C"/>
    <w:rsid w:val="58BE4FCC"/>
    <w:rsid w:val="58C71929"/>
    <w:rsid w:val="58D07B0F"/>
    <w:rsid w:val="58F609F9"/>
    <w:rsid w:val="5926A841"/>
    <w:rsid w:val="59279DA1"/>
    <w:rsid w:val="59321316"/>
    <w:rsid w:val="593FD4FC"/>
    <w:rsid w:val="594D2AE9"/>
    <w:rsid w:val="595D022F"/>
    <w:rsid w:val="597369D9"/>
    <w:rsid w:val="5973920E"/>
    <w:rsid w:val="597E558C"/>
    <w:rsid w:val="5993C955"/>
    <w:rsid w:val="59A174C3"/>
    <w:rsid w:val="59C6DBB2"/>
    <w:rsid w:val="59D5B547"/>
    <w:rsid w:val="59DD2B92"/>
    <w:rsid w:val="59E92C67"/>
    <w:rsid w:val="5A060CCC"/>
    <w:rsid w:val="5A201A40"/>
    <w:rsid w:val="5A2E5A92"/>
    <w:rsid w:val="5A434C9E"/>
    <w:rsid w:val="5A4ABBF6"/>
    <w:rsid w:val="5A5EB496"/>
    <w:rsid w:val="5A7254ED"/>
    <w:rsid w:val="5A7531A7"/>
    <w:rsid w:val="5A78BAE4"/>
    <w:rsid w:val="5A9B3E78"/>
    <w:rsid w:val="5A9D31E7"/>
    <w:rsid w:val="5ABE9B9C"/>
    <w:rsid w:val="5AC2B303"/>
    <w:rsid w:val="5AD606D4"/>
    <w:rsid w:val="5ADD501D"/>
    <w:rsid w:val="5AE33409"/>
    <w:rsid w:val="5AF7DC77"/>
    <w:rsid w:val="5AFC5870"/>
    <w:rsid w:val="5B0223A7"/>
    <w:rsid w:val="5B12375B"/>
    <w:rsid w:val="5B32786E"/>
    <w:rsid w:val="5B4E92A0"/>
    <w:rsid w:val="5B520710"/>
    <w:rsid w:val="5B6163D6"/>
    <w:rsid w:val="5B7D4EC6"/>
    <w:rsid w:val="5B83A64F"/>
    <w:rsid w:val="5B8F8B4C"/>
    <w:rsid w:val="5B9053D6"/>
    <w:rsid w:val="5B94F61A"/>
    <w:rsid w:val="5BA7C717"/>
    <w:rsid w:val="5BC66C4D"/>
    <w:rsid w:val="5BDCDDDE"/>
    <w:rsid w:val="5BE84DC3"/>
    <w:rsid w:val="5C54E199"/>
    <w:rsid w:val="5C5BB5E5"/>
    <w:rsid w:val="5C7D114F"/>
    <w:rsid w:val="5C890383"/>
    <w:rsid w:val="5CD194CC"/>
    <w:rsid w:val="5CDEB17F"/>
    <w:rsid w:val="5D03BD51"/>
    <w:rsid w:val="5D143185"/>
    <w:rsid w:val="5D15438F"/>
    <w:rsid w:val="5D17AB28"/>
    <w:rsid w:val="5D1AF19A"/>
    <w:rsid w:val="5D2050E9"/>
    <w:rsid w:val="5D295493"/>
    <w:rsid w:val="5D296B57"/>
    <w:rsid w:val="5D2BC95C"/>
    <w:rsid w:val="5D35166D"/>
    <w:rsid w:val="5DA73ADE"/>
    <w:rsid w:val="5DA76B3E"/>
    <w:rsid w:val="5DAE2E75"/>
    <w:rsid w:val="5DB4374B"/>
    <w:rsid w:val="5DE4FD4F"/>
    <w:rsid w:val="5DE84B66"/>
    <w:rsid w:val="5DF26B7E"/>
    <w:rsid w:val="5E17F9A4"/>
    <w:rsid w:val="5E33DDF1"/>
    <w:rsid w:val="5E389E52"/>
    <w:rsid w:val="5E391964"/>
    <w:rsid w:val="5E482866"/>
    <w:rsid w:val="5E49D81D"/>
    <w:rsid w:val="5E51C6AF"/>
    <w:rsid w:val="5E5DFCB4"/>
    <w:rsid w:val="5E68CB6C"/>
    <w:rsid w:val="5EA7813A"/>
    <w:rsid w:val="5EB10E86"/>
    <w:rsid w:val="5EC00712"/>
    <w:rsid w:val="5ECE2028"/>
    <w:rsid w:val="5EDAFC0A"/>
    <w:rsid w:val="5EE89946"/>
    <w:rsid w:val="5EF025AA"/>
    <w:rsid w:val="5F1416CB"/>
    <w:rsid w:val="5F3D9B10"/>
    <w:rsid w:val="5F430E96"/>
    <w:rsid w:val="5F7DFB89"/>
    <w:rsid w:val="5F80C6FB"/>
    <w:rsid w:val="5F868641"/>
    <w:rsid w:val="5F8D9353"/>
    <w:rsid w:val="5FA0E0D9"/>
    <w:rsid w:val="5FBDB955"/>
    <w:rsid w:val="5FBF8B6E"/>
    <w:rsid w:val="5FFED0DB"/>
    <w:rsid w:val="6043D25E"/>
    <w:rsid w:val="604F8316"/>
    <w:rsid w:val="606A24A8"/>
    <w:rsid w:val="606B2398"/>
    <w:rsid w:val="606F59FF"/>
    <w:rsid w:val="607683C3"/>
    <w:rsid w:val="60807DAB"/>
    <w:rsid w:val="6085DF8C"/>
    <w:rsid w:val="608B0DAD"/>
    <w:rsid w:val="60C0CC87"/>
    <w:rsid w:val="60D69685"/>
    <w:rsid w:val="60F1A32A"/>
    <w:rsid w:val="610ADD03"/>
    <w:rsid w:val="610B2F26"/>
    <w:rsid w:val="610E1A1C"/>
    <w:rsid w:val="6149F8A8"/>
    <w:rsid w:val="61502C1B"/>
    <w:rsid w:val="6150DE59"/>
    <w:rsid w:val="6152D683"/>
    <w:rsid w:val="6157FB1E"/>
    <w:rsid w:val="6158C7FF"/>
    <w:rsid w:val="616EC367"/>
    <w:rsid w:val="6174EEFE"/>
    <w:rsid w:val="617A07D4"/>
    <w:rsid w:val="61A2E224"/>
    <w:rsid w:val="61AE3A04"/>
    <w:rsid w:val="61B6278A"/>
    <w:rsid w:val="61B6AC6E"/>
    <w:rsid w:val="61BA0C0D"/>
    <w:rsid w:val="61BBCF1A"/>
    <w:rsid w:val="61D393F7"/>
    <w:rsid w:val="61E273CD"/>
    <w:rsid w:val="61EE62BD"/>
    <w:rsid w:val="620BC195"/>
    <w:rsid w:val="6219C6A3"/>
    <w:rsid w:val="6226060B"/>
    <w:rsid w:val="62444CD9"/>
    <w:rsid w:val="624B2E06"/>
    <w:rsid w:val="624E7682"/>
    <w:rsid w:val="62598CFE"/>
    <w:rsid w:val="6265DB41"/>
    <w:rsid w:val="62A7655F"/>
    <w:rsid w:val="62AA2DE8"/>
    <w:rsid w:val="62AD1A8B"/>
    <w:rsid w:val="62B4E74C"/>
    <w:rsid w:val="62CE1379"/>
    <w:rsid w:val="62D155FA"/>
    <w:rsid w:val="62D45E97"/>
    <w:rsid w:val="630AA3EF"/>
    <w:rsid w:val="630C0F75"/>
    <w:rsid w:val="631E4925"/>
    <w:rsid w:val="63311B0C"/>
    <w:rsid w:val="6351F7EB"/>
    <w:rsid w:val="636B75F2"/>
    <w:rsid w:val="636F6458"/>
    <w:rsid w:val="63896D9A"/>
    <w:rsid w:val="638D8764"/>
    <w:rsid w:val="6390F682"/>
    <w:rsid w:val="63A383FE"/>
    <w:rsid w:val="63A457F1"/>
    <w:rsid w:val="63BC0A69"/>
    <w:rsid w:val="63BC857B"/>
    <w:rsid w:val="63C4B9CB"/>
    <w:rsid w:val="63D84409"/>
    <w:rsid w:val="63E11FB8"/>
    <w:rsid w:val="6412D312"/>
    <w:rsid w:val="64154631"/>
    <w:rsid w:val="6425C183"/>
    <w:rsid w:val="64465E78"/>
    <w:rsid w:val="6446CB21"/>
    <w:rsid w:val="644C09D3"/>
    <w:rsid w:val="644D6127"/>
    <w:rsid w:val="6459F764"/>
    <w:rsid w:val="645B3452"/>
    <w:rsid w:val="645F63A9"/>
    <w:rsid w:val="6468577D"/>
    <w:rsid w:val="646D434E"/>
    <w:rsid w:val="6487A09A"/>
    <w:rsid w:val="64B919A1"/>
    <w:rsid w:val="64B9A914"/>
    <w:rsid w:val="64BA1986"/>
    <w:rsid w:val="64BFC5CD"/>
    <w:rsid w:val="64C90B97"/>
    <w:rsid w:val="64E483F8"/>
    <w:rsid w:val="64F89EDC"/>
    <w:rsid w:val="6501698E"/>
    <w:rsid w:val="6506A96C"/>
    <w:rsid w:val="6518EDCD"/>
    <w:rsid w:val="653BE904"/>
    <w:rsid w:val="654AF889"/>
    <w:rsid w:val="654BF56A"/>
    <w:rsid w:val="6554476F"/>
    <w:rsid w:val="6556E839"/>
    <w:rsid w:val="6561FBBC"/>
    <w:rsid w:val="657A4F6C"/>
    <w:rsid w:val="6592F000"/>
    <w:rsid w:val="65B6A460"/>
    <w:rsid w:val="65BD8B60"/>
    <w:rsid w:val="65C91ED0"/>
    <w:rsid w:val="65CA6B43"/>
    <w:rsid w:val="65EC8BDE"/>
    <w:rsid w:val="661F7574"/>
    <w:rsid w:val="663AD8E0"/>
    <w:rsid w:val="6640051D"/>
    <w:rsid w:val="66510B0D"/>
    <w:rsid w:val="6654EA02"/>
    <w:rsid w:val="667E4DBF"/>
    <w:rsid w:val="6683C524"/>
    <w:rsid w:val="668F403D"/>
    <w:rsid w:val="66AA7C83"/>
    <w:rsid w:val="66E8E8D5"/>
    <w:rsid w:val="66EDB985"/>
    <w:rsid w:val="66EF060B"/>
    <w:rsid w:val="67000008"/>
    <w:rsid w:val="671B8777"/>
    <w:rsid w:val="672737FB"/>
    <w:rsid w:val="672AD168"/>
    <w:rsid w:val="67461D3F"/>
    <w:rsid w:val="674C15D2"/>
    <w:rsid w:val="67783015"/>
    <w:rsid w:val="6779870F"/>
    <w:rsid w:val="677D5BA0"/>
    <w:rsid w:val="67831CEC"/>
    <w:rsid w:val="67838A0F"/>
    <w:rsid w:val="67874026"/>
    <w:rsid w:val="679C6E76"/>
    <w:rsid w:val="67B675FE"/>
    <w:rsid w:val="67BE33FF"/>
    <w:rsid w:val="67C2EBC6"/>
    <w:rsid w:val="67C77E52"/>
    <w:rsid w:val="67C90C37"/>
    <w:rsid w:val="67F61833"/>
    <w:rsid w:val="67F998BF"/>
    <w:rsid w:val="67FE54DD"/>
    <w:rsid w:val="682489D5"/>
    <w:rsid w:val="682B109E"/>
    <w:rsid w:val="682CFE44"/>
    <w:rsid w:val="68490354"/>
    <w:rsid w:val="6849352A"/>
    <w:rsid w:val="68659ECC"/>
    <w:rsid w:val="686E9975"/>
    <w:rsid w:val="68704FDC"/>
    <w:rsid w:val="687EB929"/>
    <w:rsid w:val="687F438F"/>
    <w:rsid w:val="68814657"/>
    <w:rsid w:val="68847926"/>
    <w:rsid w:val="68908CDD"/>
    <w:rsid w:val="68980319"/>
    <w:rsid w:val="68A7891D"/>
    <w:rsid w:val="68B1F02E"/>
    <w:rsid w:val="68C0A4D8"/>
    <w:rsid w:val="68DDE104"/>
    <w:rsid w:val="68DF8477"/>
    <w:rsid w:val="68E1EDA0"/>
    <w:rsid w:val="68F2AF19"/>
    <w:rsid w:val="68F495DC"/>
    <w:rsid w:val="68F6B4F5"/>
    <w:rsid w:val="690BFA49"/>
    <w:rsid w:val="692A4B1C"/>
    <w:rsid w:val="69347B0D"/>
    <w:rsid w:val="698C1F66"/>
    <w:rsid w:val="6992C893"/>
    <w:rsid w:val="699302F3"/>
    <w:rsid w:val="6994784A"/>
    <w:rsid w:val="69C6CE2E"/>
    <w:rsid w:val="69DAB776"/>
    <w:rsid w:val="69E9C4F5"/>
    <w:rsid w:val="6A0514A4"/>
    <w:rsid w:val="6A0A69D6"/>
    <w:rsid w:val="6A19C20D"/>
    <w:rsid w:val="6A26144E"/>
    <w:rsid w:val="6A2CF76E"/>
    <w:rsid w:val="6A2E6E15"/>
    <w:rsid w:val="6A45122E"/>
    <w:rsid w:val="6A484B1D"/>
    <w:rsid w:val="6A5711A6"/>
    <w:rsid w:val="6A5771C3"/>
    <w:rsid w:val="6A5C7754"/>
    <w:rsid w:val="6A679FD5"/>
    <w:rsid w:val="6A754C5D"/>
    <w:rsid w:val="6A7D78CB"/>
    <w:rsid w:val="6A8EC809"/>
    <w:rsid w:val="6A90663D"/>
    <w:rsid w:val="6A93B28A"/>
    <w:rsid w:val="6AAA3765"/>
    <w:rsid w:val="6AD890B1"/>
    <w:rsid w:val="6AE41242"/>
    <w:rsid w:val="6AF67CAC"/>
    <w:rsid w:val="6B15E7A6"/>
    <w:rsid w:val="6B358A0A"/>
    <w:rsid w:val="6B35BC31"/>
    <w:rsid w:val="6B4D26E6"/>
    <w:rsid w:val="6B620F50"/>
    <w:rsid w:val="6B6C7719"/>
    <w:rsid w:val="6B840A2C"/>
    <w:rsid w:val="6B9AAF1C"/>
    <w:rsid w:val="6BCB178A"/>
    <w:rsid w:val="6BD2B194"/>
    <w:rsid w:val="6BD9B23C"/>
    <w:rsid w:val="6C0A65CE"/>
    <w:rsid w:val="6C0E02EA"/>
    <w:rsid w:val="6C114812"/>
    <w:rsid w:val="6C220779"/>
    <w:rsid w:val="6C27823E"/>
    <w:rsid w:val="6C4D234D"/>
    <w:rsid w:val="6C7B5FB9"/>
    <w:rsid w:val="6C8FA8EB"/>
    <w:rsid w:val="6CA69B81"/>
    <w:rsid w:val="6CB47085"/>
    <w:rsid w:val="6CB9D32A"/>
    <w:rsid w:val="6CBC5B10"/>
    <w:rsid w:val="6CC42B86"/>
    <w:rsid w:val="6CC94420"/>
    <w:rsid w:val="6CC98956"/>
    <w:rsid w:val="6CDDF956"/>
    <w:rsid w:val="6D170D1C"/>
    <w:rsid w:val="6D29C0A8"/>
    <w:rsid w:val="6D2E6EB5"/>
    <w:rsid w:val="6D421F3E"/>
    <w:rsid w:val="6D496CFD"/>
    <w:rsid w:val="6D4A3F64"/>
    <w:rsid w:val="6D4B3A37"/>
    <w:rsid w:val="6D4BE95B"/>
    <w:rsid w:val="6D779E6B"/>
    <w:rsid w:val="6D7E29C6"/>
    <w:rsid w:val="6D811991"/>
    <w:rsid w:val="6D81C833"/>
    <w:rsid w:val="6D888E10"/>
    <w:rsid w:val="6DD889DB"/>
    <w:rsid w:val="6DEC9D24"/>
    <w:rsid w:val="6DFCD56E"/>
    <w:rsid w:val="6E06D5C4"/>
    <w:rsid w:val="6E0F5511"/>
    <w:rsid w:val="6E1904ED"/>
    <w:rsid w:val="6E42164B"/>
    <w:rsid w:val="6E473E6A"/>
    <w:rsid w:val="6E5347D9"/>
    <w:rsid w:val="6E633864"/>
    <w:rsid w:val="6E67E96D"/>
    <w:rsid w:val="6E77C782"/>
    <w:rsid w:val="6EE45661"/>
    <w:rsid w:val="6EE53D5E"/>
    <w:rsid w:val="6EF419BF"/>
    <w:rsid w:val="6EF6CF8A"/>
    <w:rsid w:val="6EFDA90B"/>
    <w:rsid w:val="6EFFBAFE"/>
    <w:rsid w:val="6F0077E5"/>
    <w:rsid w:val="6F06B4A8"/>
    <w:rsid w:val="6F2297FE"/>
    <w:rsid w:val="6F236382"/>
    <w:rsid w:val="6F38E46A"/>
    <w:rsid w:val="6F47EA52"/>
    <w:rsid w:val="6F5D86A6"/>
    <w:rsid w:val="6F67F838"/>
    <w:rsid w:val="6F718CB0"/>
    <w:rsid w:val="6F8D7EB6"/>
    <w:rsid w:val="6F936E24"/>
    <w:rsid w:val="6FA03564"/>
    <w:rsid w:val="6FC0C170"/>
    <w:rsid w:val="6FE373D2"/>
    <w:rsid w:val="7004C0B9"/>
    <w:rsid w:val="700546CD"/>
    <w:rsid w:val="70066776"/>
    <w:rsid w:val="7030FFD7"/>
    <w:rsid w:val="706881C7"/>
    <w:rsid w:val="706BAB08"/>
    <w:rsid w:val="70864A03"/>
    <w:rsid w:val="70873117"/>
    <w:rsid w:val="709212FA"/>
    <w:rsid w:val="7096146F"/>
    <w:rsid w:val="70ABAD61"/>
    <w:rsid w:val="70B59C74"/>
    <w:rsid w:val="70BE0C90"/>
    <w:rsid w:val="70D62A70"/>
    <w:rsid w:val="70F5E062"/>
    <w:rsid w:val="710432E3"/>
    <w:rsid w:val="7110E590"/>
    <w:rsid w:val="711450BB"/>
    <w:rsid w:val="7118F6E6"/>
    <w:rsid w:val="71340FFB"/>
    <w:rsid w:val="713DA2B1"/>
    <w:rsid w:val="71551E3D"/>
    <w:rsid w:val="71559FFC"/>
    <w:rsid w:val="716E1EE8"/>
    <w:rsid w:val="717FC580"/>
    <w:rsid w:val="7189D7FE"/>
    <w:rsid w:val="718BAC98"/>
    <w:rsid w:val="71A49428"/>
    <w:rsid w:val="71B8C4A4"/>
    <w:rsid w:val="71C2B6C6"/>
    <w:rsid w:val="71D3197D"/>
    <w:rsid w:val="71E56B12"/>
    <w:rsid w:val="72131502"/>
    <w:rsid w:val="72132210"/>
    <w:rsid w:val="722AF6C5"/>
    <w:rsid w:val="722E704C"/>
    <w:rsid w:val="72487D4B"/>
    <w:rsid w:val="727F4DB0"/>
    <w:rsid w:val="72D3CE7C"/>
    <w:rsid w:val="72D72B5D"/>
    <w:rsid w:val="72DA46E7"/>
    <w:rsid w:val="72E1592E"/>
    <w:rsid w:val="72E8139B"/>
    <w:rsid w:val="72E86634"/>
    <w:rsid w:val="72E961AB"/>
    <w:rsid w:val="72EAB548"/>
    <w:rsid w:val="732ECF7A"/>
    <w:rsid w:val="732EF870"/>
    <w:rsid w:val="7334A735"/>
    <w:rsid w:val="73572AE7"/>
    <w:rsid w:val="735F0C91"/>
    <w:rsid w:val="738F1C11"/>
    <w:rsid w:val="739E19FA"/>
    <w:rsid w:val="73A2E986"/>
    <w:rsid w:val="73C08968"/>
    <w:rsid w:val="73C98667"/>
    <w:rsid w:val="73CAEE50"/>
    <w:rsid w:val="73D22E33"/>
    <w:rsid w:val="73D5A41D"/>
    <w:rsid w:val="74147A85"/>
    <w:rsid w:val="7414FC9C"/>
    <w:rsid w:val="7417A2DF"/>
    <w:rsid w:val="743821A6"/>
    <w:rsid w:val="743B3A16"/>
    <w:rsid w:val="74546EA7"/>
    <w:rsid w:val="74583CE8"/>
    <w:rsid w:val="74754373"/>
    <w:rsid w:val="747C6BEC"/>
    <w:rsid w:val="74804625"/>
    <w:rsid w:val="74A679CB"/>
    <w:rsid w:val="74B0EC16"/>
    <w:rsid w:val="74BA9A24"/>
    <w:rsid w:val="750B925F"/>
    <w:rsid w:val="750C2C9E"/>
    <w:rsid w:val="751510DB"/>
    <w:rsid w:val="751DC575"/>
    <w:rsid w:val="7527C28C"/>
    <w:rsid w:val="752A4E94"/>
    <w:rsid w:val="753C6DFC"/>
    <w:rsid w:val="753E20D9"/>
    <w:rsid w:val="758C0BF2"/>
    <w:rsid w:val="7592E6C1"/>
    <w:rsid w:val="75AE80B6"/>
    <w:rsid w:val="75B5715F"/>
    <w:rsid w:val="75C40043"/>
    <w:rsid w:val="75C5E42E"/>
    <w:rsid w:val="75D47D05"/>
    <w:rsid w:val="75D48BF8"/>
    <w:rsid w:val="75DF0B90"/>
    <w:rsid w:val="75E2EA1C"/>
    <w:rsid w:val="760619E0"/>
    <w:rsid w:val="76259D19"/>
    <w:rsid w:val="7627F47C"/>
    <w:rsid w:val="7640F476"/>
    <w:rsid w:val="766B0DCC"/>
    <w:rsid w:val="767FEE69"/>
    <w:rsid w:val="7690B0C2"/>
    <w:rsid w:val="76945B06"/>
    <w:rsid w:val="76BD1478"/>
    <w:rsid w:val="76C88DD3"/>
    <w:rsid w:val="76C8ABCB"/>
    <w:rsid w:val="76D2CAD4"/>
    <w:rsid w:val="76E68625"/>
    <w:rsid w:val="76ED61C3"/>
    <w:rsid w:val="770391EC"/>
    <w:rsid w:val="770A6B2A"/>
    <w:rsid w:val="77352FA6"/>
    <w:rsid w:val="77708408"/>
    <w:rsid w:val="7771C0EF"/>
    <w:rsid w:val="7771F6A3"/>
    <w:rsid w:val="7777F91C"/>
    <w:rsid w:val="7792F5E3"/>
    <w:rsid w:val="77EA7026"/>
    <w:rsid w:val="77EE6241"/>
    <w:rsid w:val="77F80401"/>
    <w:rsid w:val="7806DE2D"/>
    <w:rsid w:val="7815E42E"/>
    <w:rsid w:val="7825A42D"/>
    <w:rsid w:val="78327DB4"/>
    <w:rsid w:val="78628D34"/>
    <w:rsid w:val="78662C7A"/>
    <w:rsid w:val="7872D4C5"/>
    <w:rsid w:val="787D3ACB"/>
    <w:rsid w:val="788398E7"/>
    <w:rsid w:val="789417C2"/>
    <w:rsid w:val="78A65EE4"/>
    <w:rsid w:val="78BAB3E1"/>
    <w:rsid w:val="78DAAF5B"/>
    <w:rsid w:val="78DE97C0"/>
    <w:rsid w:val="78E60BB6"/>
    <w:rsid w:val="78F95FCB"/>
    <w:rsid w:val="790C92E0"/>
    <w:rsid w:val="792F4FCB"/>
    <w:rsid w:val="795EE17D"/>
    <w:rsid w:val="796488E5"/>
    <w:rsid w:val="796A2D19"/>
    <w:rsid w:val="798D7CE4"/>
    <w:rsid w:val="7990E5C7"/>
    <w:rsid w:val="79A374D9"/>
    <w:rsid w:val="79AFE0A5"/>
    <w:rsid w:val="79BC52D8"/>
    <w:rsid w:val="79BD8BF8"/>
    <w:rsid w:val="79CDC8AB"/>
    <w:rsid w:val="79D99983"/>
    <w:rsid w:val="79FE5D95"/>
    <w:rsid w:val="7A1C1203"/>
    <w:rsid w:val="7A1E26E7"/>
    <w:rsid w:val="7A26118D"/>
    <w:rsid w:val="7A27C982"/>
    <w:rsid w:val="7A3CFC66"/>
    <w:rsid w:val="7A3DC35F"/>
    <w:rsid w:val="7A416FB7"/>
    <w:rsid w:val="7A49F89F"/>
    <w:rsid w:val="7A535831"/>
    <w:rsid w:val="7A64C458"/>
    <w:rsid w:val="7A690C29"/>
    <w:rsid w:val="7A6B671E"/>
    <w:rsid w:val="7A7938E1"/>
    <w:rsid w:val="7AA0D634"/>
    <w:rsid w:val="7AAF69D8"/>
    <w:rsid w:val="7AB9A469"/>
    <w:rsid w:val="7ABB1DD1"/>
    <w:rsid w:val="7ADE06FB"/>
    <w:rsid w:val="7AF2FB3E"/>
    <w:rsid w:val="7B028A9B"/>
    <w:rsid w:val="7B02EDFB"/>
    <w:rsid w:val="7B098003"/>
    <w:rsid w:val="7B2457C2"/>
    <w:rsid w:val="7B56196B"/>
    <w:rsid w:val="7B5DEDDB"/>
    <w:rsid w:val="7B6852B1"/>
    <w:rsid w:val="7B8D35C6"/>
    <w:rsid w:val="7B90C170"/>
    <w:rsid w:val="7B97D5A1"/>
    <w:rsid w:val="7B9EF62B"/>
    <w:rsid w:val="7BA34396"/>
    <w:rsid w:val="7BB78CCE"/>
    <w:rsid w:val="7BCBB884"/>
    <w:rsid w:val="7BD852BA"/>
    <w:rsid w:val="7BD89DE6"/>
    <w:rsid w:val="7BEA371F"/>
    <w:rsid w:val="7C0DCEA9"/>
    <w:rsid w:val="7C1C5C3B"/>
    <w:rsid w:val="7C3525B2"/>
    <w:rsid w:val="7C6DA2FA"/>
    <w:rsid w:val="7C7BDC14"/>
    <w:rsid w:val="7C7E0DA3"/>
    <w:rsid w:val="7C85FB29"/>
    <w:rsid w:val="7C97E09C"/>
    <w:rsid w:val="7CADF974"/>
    <w:rsid w:val="7CBA15B7"/>
    <w:rsid w:val="7CCD4E77"/>
    <w:rsid w:val="7CCF875E"/>
    <w:rsid w:val="7CD1030B"/>
    <w:rsid w:val="7CD45ED6"/>
    <w:rsid w:val="7CE1D0F5"/>
    <w:rsid w:val="7CF85E53"/>
    <w:rsid w:val="7D00DEFF"/>
    <w:rsid w:val="7D05696D"/>
    <w:rsid w:val="7D24D8B0"/>
    <w:rsid w:val="7D2FD5BA"/>
    <w:rsid w:val="7D4A9C64"/>
    <w:rsid w:val="7D694B87"/>
    <w:rsid w:val="7D74EC20"/>
    <w:rsid w:val="7D771E7C"/>
    <w:rsid w:val="7DA969BB"/>
    <w:rsid w:val="7DBD3D47"/>
    <w:rsid w:val="7DD6EA96"/>
    <w:rsid w:val="7E0704FE"/>
    <w:rsid w:val="7E2090F6"/>
    <w:rsid w:val="7E2365DC"/>
    <w:rsid w:val="7E2FB17D"/>
    <w:rsid w:val="7E55A607"/>
    <w:rsid w:val="7E880FF2"/>
    <w:rsid w:val="7EC6F1A6"/>
    <w:rsid w:val="7ED06112"/>
    <w:rsid w:val="7EED965E"/>
    <w:rsid w:val="7F00937F"/>
    <w:rsid w:val="7F05E6C9"/>
    <w:rsid w:val="7F1EDFE9"/>
    <w:rsid w:val="7F238C8A"/>
    <w:rsid w:val="7F279744"/>
    <w:rsid w:val="7F59CD9D"/>
    <w:rsid w:val="7F60D659"/>
    <w:rsid w:val="7F6806B7"/>
    <w:rsid w:val="7F6DA14A"/>
    <w:rsid w:val="7F7033CB"/>
    <w:rsid w:val="7F7A7A67"/>
    <w:rsid w:val="7F85EDD6"/>
    <w:rsid w:val="7F8B7A25"/>
    <w:rsid w:val="7F8BD173"/>
    <w:rsid w:val="7F932FDE"/>
    <w:rsid w:val="7FB0635B"/>
    <w:rsid w:val="7FC6E241"/>
    <w:rsid w:val="7FEFF682"/>
    <w:rsid w:val="7FF5B835"/>
    <w:rsid w:val="7FFA1C9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6C9FA"/>
  <w15:docId w15:val="{5D9F586A-9C67-40B6-BD52-E9908745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25"/>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25"/>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9"/>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25"/>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13"/>
      </w:numPr>
      <w:spacing w:line="240" w:lineRule="auto"/>
    </w:pPr>
    <w:rPr>
      <w:spacing w:val="0"/>
      <w:lang w:val="en-GB"/>
    </w:rPr>
  </w:style>
  <w:style w:type="paragraph" w:customStyle="1" w:styleId="AlineaNum">
    <w:name w:val="AlineaNum"/>
    <w:basedOn w:val="Standaard"/>
    <w:pPr>
      <w:numPr>
        <w:ilvl w:val="4"/>
        <w:numId w:val="11"/>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10"/>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12"/>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15"/>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9"/>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16"/>
      </w:numPr>
    </w:pPr>
  </w:style>
  <w:style w:type="paragraph" w:styleId="Lijstopsomteken3">
    <w:name w:val="List Bullet 3"/>
    <w:basedOn w:val="Standaard"/>
    <w:autoRedefine/>
    <w:pPr>
      <w:numPr>
        <w:numId w:val="17"/>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2C770C"/>
    <w:rPr>
      <w:color w:val="605E5C"/>
      <w:shd w:val="clear" w:color="auto" w:fill="E1DFDD"/>
    </w:rPr>
  </w:style>
  <w:style w:type="paragraph" w:customStyle="1" w:styleId="cultuurnotabody">
    <w:name w:val="cultuurnota body"/>
    <w:basedOn w:val="Standaard"/>
    <w:link w:val="cultuurnotabodyChar"/>
    <w:qFormat/>
    <w:rsid w:val="00356907"/>
    <w:pPr>
      <w:spacing w:line="259" w:lineRule="auto"/>
    </w:pPr>
    <w:rPr>
      <w:rFonts w:ascii="Lucida Sans" w:eastAsia="Calibri" w:hAnsi="Lucida Sans"/>
      <w:spacing w:val="0"/>
      <w:sz w:val="19"/>
      <w:szCs w:val="19"/>
      <w:lang w:eastAsia="en-US"/>
    </w:rPr>
  </w:style>
  <w:style w:type="character" w:customStyle="1" w:styleId="cultuurnotabodyChar">
    <w:name w:val="cultuurnota body Char"/>
    <w:basedOn w:val="Standaardalinea-lettertype"/>
    <w:link w:val="cultuurnotabody"/>
    <w:rsid w:val="00356907"/>
    <w:rPr>
      <w:rFonts w:ascii="Lucida Sans" w:eastAsia="Calibri" w:hAnsi="Lucida Sans"/>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4417250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5</TotalTime>
  <Pages>2</Pages>
  <Words>311</Words>
  <Characters>2352</Characters>
  <Application>Microsoft Office Word</Application>
  <DocSecurity>0</DocSecurity>
  <Lines>19</Lines>
  <Paragraphs>5</Paragraphs>
  <ScaleCrop>false</ScaleCrop>
  <Company>Pro 10</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Anne-Marie Weijers</cp:lastModifiedBy>
  <cp:revision>6</cp:revision>
  <cp:lastPrinted>2016-03-29T17:09:00Z</cp:lastPrinted>
  <dcterms:created xsi:type="dcterms:W3CDTF">2023-02-24T10:14:00Z</dcterms:created>
  <dcterms:modified xsi:type="dcterms:W3CDTF">2023-03-23T11:52:00Z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MSIP_Label_5b4b5705-b4ff-46b5-8261-fc5f5f46f4b9_Enabled">
    <vt:lpwstr>true</vt:lpwstr>
  </property>
  <property fmtid="{D5CDD505-2E9C-101B-9397-08002B2CF9AE}" pid="18" name="MSIP_Label_5b4b5705-b4ff-46b5-8261-fc5f5f46f4b9_SetDate">
    <vt:lpwstr>2023-01-24T11:40:52Z</vt:lpwstr>
  </property>
  <property fmtid="{D5CDD505-2E9C-101B-9397-08002B2CF9AE}" pid="19" name="MSIP_Label_5b4b5705-b4ff-46b5-8261-fc5f5f46f4b9_Method">
    <vt:lpwstr>Standard</vt:lpwstr>
  </property>
  <property fmtid="{D5CDD505-2E9C-101B-9397-08002B2CF9AE}" pid="20" name="MSIP_Label_5b4b5705-b4ff-46b5-8261-fc5f5f46f4b9_Name">
    <vt:lpwstr>Intern Open</vt:lpwstr>
  </property>
  <property fmtid="{D5CDD505-2E9C-101B-9397-08002B2CF9AE}" pid="21" name="MSIP_Label_5b4b5705-b4ff-46b5-8261-fc5f5f46f4b9_SiteId">
    <vt:lpwstr>49f943ef-3ce2-42d2-b529-ea37741a617b</vt:lpwstr>
  </property>
  <property fmtid="{D5CDD505-2E9C-101B-9397-08002B2CF9AE}" pid="22" name="MSIP_Label_5b4b5705-b4ff-46b5-8261-fc5f5f46f4b9_ActionId">
    <vt:lpwstr>706dcb32-bc8c-4eb5-9bda-95cf34483066</vt:lpwstr>
  </property>
  <property fmtid="{D5CDD505-2E9C-101B-9397-08002B2CF9AE}" pid="23" name="MSIP_Label_5b4b5705-b4ff-46b5-8261-fc5f5f46f4b9_ContentBits">
    <vt:lpwstr>0</vt:lpwstr>
  </property>
</Properties>
</file>